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4125" w:rsidRPr="00C47587" w:rsidRDefault="00C64125" w:rsidP="00D81DEB">
      <w:pPr>
        <w:jc w:val="center"/>
        <w:rPr>
          <w:rFonts w:ascii="Calibri" w:hAnsi="Calibri" w:cs="Calibri"/>
          <w:b/>
          <w:bCs/>
          <w:sz w:val="28"/>
          <w:szCs w:val="28"/>
        </w:rPr>
      </w:pPr>
      <w:r w:rsidRPr="00C47587">
        <w:rPr>
          <w:rFonts w:ascii="Calibri" w:eastAsia="Times New Roman" w:hAnsi="Calibri"/>
          <w:b/>
          <w:bCs/>
          <w:noProof/>
          <w:sz w:val="28"/>
          <w:szCs w:val="28"/>
          <w:lang w:val="en-CA" w:eastAsia="en-CA"/>
        </w:rPr>
        <w:t>Carbohydrates and Lipids</w:t>
      </w:r>
    </w:p>
    <w:p w:rsidR="00C64125" w:rsidRPr="003416A4" w:rsidRDefault="00C64125" w:rsidP="00BA1F5C">
      <w:pPr>
        <w:jc w:val="center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Inquiry into Life</w:t>
      </w:r>
      <w:r w:rsidRPr="003416A4">
        <w:rPr>
          <w:rFonts w:ascii="Calibri" w:hAnsi="Calibri" w:cs="Calibri"/>
          <w:sz w:val="22"/>
          <w:szCs w:val="22"/>
        </w:rPr>
        <w:t xml:space="preserve"> – pg. </w:t>
      </w:r>
      <w:r>
        <w:rPr>
          <w:rFonts w:ascii="Calibri" w:hAnsi="Calibri" w:cs="Calibri"/>
          <w:sz w:val="22"/>
          <w:szCs w:val="22"/>
        </w:rPr>
        <w:t>31-36</w:t>
      </w:r>
    </w:p>
    <w:p w:rsidR="00C64125" w:rsidRPr="003416A4" w:rsidRDefault="00C64125" w:rsidP="00D17231">
      <w:pPr>
        <w:rPr>
          <w:rFonts w:ascii="Calibri" w:hAnsi="Calibri" w:cs="Calibri"/>
          <w:b/>
          <w:bCs/>
          <w:sz w:val="22"/>
          <w:szCs w:val="22"/>
        </w:rPr>
      </w:pPr>
      <w:r w:rsidRPr="003416A4">
        <w:rPr>
          <w:rFonts w:ascii="Calibri" w:hAnsi="Calibri" w:cs="Calibri"/>
          <w:b/>
          <w:bCs/>
          <w:sz w:val="22"/>
          <w:szCs w:val="22"/>
          <w:highlight w:val="yellow"/>
        </w:rPr>
        <w:t>Today’s Objectives:</w:t>
      </w:r>
    </w:p>
    <w:p w:rsidR="00C64125" w:rsidRPr="00D81DEB" w:rsidRDefault="00C64125" w:rsidP="009C5442">
      <w:pPr>
        <w:numPr>
          <w:ilvl w:val="0"/>
          <w:numId w:val="2"/>
        </w:numPr>
        <w:rPr>
          <w:rFonts w:ascii="Calibri" w:hAnsi="Calibri" w:cs="Calibri"/>
          <w:sz w:val="22"/>
          <w:szCs w:val="22"/>
          <w:lang w:val="en-CA"/>
        </w:rPr>
      </w:pPr>
      <w:r w:rsidRPr="00D81DEB">
        <w:rPr>
          <w:rFonts w:ascii="Calibri" w:hAnsi="Calibri" w:cs="Calibri"/>
          <w:sz w:val="22"/>
          <w:szCs w:val="22"/>
        </w:rPr>
        <w:t>Analyze the structure and function of biological molecules in living systems, including carbohydrates, lipids, proteins, nucleic acids</w:t>
      </w:r>
    </w:p>
    <w:p w:rsidR="00C64125" w:rsidRPr="00D81DEB" w:rsidRDefault="00C64125" w:rsidP="009C5442">
      <w:pPr>
        <w:numPr>
          <w:ilvl w:val="1"/>
          <w:numId w:val="2"/>
        </w:numPr>
        <w:rPr>
          <w:rFonts w:ascii="Calibri" w:hAnsi="Calibri" w:cs="Calibri"/>
          <w:sz w:val="22"/>
          <w:szCs w:val="22"/>
          <w:lang w:val="en-CA"/>
        </w:rPr>
      </w:pPr>
      <w:r w:rsidRPr="00D81DEB">
        <w:rPr>
          <w:rFonts w:ascii="Calibri" w:hAnsi="Calibri" w:cs="Calibri"/>
          <w:sz w:val="22"/>
          <w:szCs w:val="22"/>
        </w:rPr>
        <w:t>Demonstrate a knowledge of dehydration synthesis and hydrolysis applied to organic monomers and polymers</w:t>
      </w:r>
    </w:p>
    <w:p w:rsidR="00C64125" w:rsidRPr="00D81DEB" w:rsidRDefault="00C64125" w:rsidP="009C5442">
      <w:pPr>
        <w:numPr>
          <w:ilvl w:val="1"/>
          <w:numId w:val="2"/>
        </w:numPr>
        <w:rPr>
          <w:rFonts w:ascii="Calibri" w:hAnsi="Calibri" w:cs="Calibri"/>
          <w:sz w:val="22"/>
          <w:szCs w:val="22"/>
          <w:lang w:val="en-CA"/>
        </w:rPr>
      </w:pPr>
      <w:r w:rsidRPr="00D81DEB">
        <w:rPr>
          <w:rFonts w:ascii="Calibri" w:hAnsi="Calibri" w:cs="Calibri"/>
          <w:sz w:val="22"/>
          <w:szCs w:val="22"/>
        </w:rPr>
        <w:t>Differentiate among carbohydrates, lipids, proteins, and nucleic acids with respect to chemical structure</w:t>
      </w:r>
    </w:p>
    <w:p w:rsidR="00C64125" w:rsidRPr="00D81DEB" w:rsidRDefault="00C64125" w:rsidP="009C5442">
      <w:pPr>
        <w:numPr>
          <w:ilvl w:val="1"/>
          <w:numId w:val="2"/>
        </w:numPr>
        <w:rPr>
          <w:rFonts w:ascii="Calibri" w:hAnsi="Calibri" w:cs="Calibri"/>
          <w:sz w:val="22"/>
          <w:szCs w:val="22"/>
          <w:lang w:val="en-CA"/>
        </w:rPr>
      </w:pPr>
      <w:r w:rsidRPr="00D81DEB">
        <w:rPr>
          <w:rFonts w:ascii="Calibri" w:hAnsi="Calibri" w:cs="Calibri"/>
          <w:sz w:val="22"/>
          <w:szCs w:val="22"/>
        </w:rPr>
        <w:t>Recognize the empirical formula of a monosaccharide</w:t>
      </w:r>
    </w:p>
    <w:p w:rsidR="00C64125" w:rsidRPr="00D81DEB" w:rsidRDefault="00C64125" w:rsidP="009C5442">
      <w:pPr>
        <w:numPr>
          <w:ilvl w:val="1"/>
          <w:numId w:val="2"/>
        </w:numPr>
        <w:rPr>
          <w:rFonts w:ascii="Calibri" w:hAnsi="Calibri" w:cs="Calibri"/>
          <w:sz w:val="22"/>
          <w:szCs w:val="22"/>
          <w:lang w:val="en-CA"/>
        </w:rPr>
      </w:pPr>
      <w:r w:rsidRPr="00D81DEB">
        <w:rPr>
          <w:rFonts w:ascii="Calibri" w:hAnsi="Calibri" w:cs="Calibri"/>
          <w:sz w:val="22"/>
          <w:szCs w:val="22"/>
        </w:rPr>
        <w:t>List the main functions of carbohydrates</w:t>
      </w:r>
    </w:p>
    <w:p w:rsidR="00C64125" w:rsidRPr="00D81DEB" w:rsidRDefault="00C64125" w:rsidP="009C5442">
      <w:pPr>
        <w:numPr>
          <w:ilvl w:val="1"/>
          <w:numId w:val="2"/>
        </w:numPr>
        <w:rPr>
          <w:rFonts w:ascii="Calibri" w:hAnsi="Calibri" w:cs="Calibri"/>
          <w:sz w:val="22"/>
          <w:szCs w:val="22"/>
          <w:lang w:val="en-CA"/>
        </w:rPr>
      </w:pPr>
      <w:r w:rsidRPr="00D81DEB">
        <w:rPr>
          <w:rFonts w:ascii="Calibri" w:hAnsi="Calibri" w:cs="Calibri"/>
          <w:sz w:val="22"/>
          <w:szCs w:val="22"/>
        </w:rPr>
        <w:t>Differentiate among monosaccharides, disaccharides, and polysaccharides</w:t>
      </w:r>
    </w:p>
    <w:p w:rsidR="00C64125" w:rsidRPr="00D81DEB" w:rsidRDefault="00C64125" w:rsidP="009C5442">
      <w:pPr>
        <w:numPr>
          <w:ilvl w:val="1"/>
          <w:numId w:val="2"/>
        </w:numPr>
        <w:rPr>
          <w:rFonts w:ascii="Calibri" w:hAnsi="Calibri" w:cs="Calibri"/>
          <w:sz w:val="22"/>
          <w:szCs w:val="22"/>
          <w:lang w:val="en-CA"/>
        </w:rPr>
      </w:pPr>
      <w:r w:rsidRPr="00D81DEB">
        <w:rPr>
          <w:rFonts w:ascii="Calibri" w:hAnsi="Calibri" w:cs="Calibri"/>
          <w:sz w:val="22"/>
          <w:szCs w:val="22"/>
        </w:rPr>
        <w:t>Differentiate among starch, cellulose, and glycogen with respect to function, type of bonding, and level of branching</w:t>
      </w:r>
    </w:p>
    <w:p w:rsidR="00C64125" w:rsidRPr="00D81DEB" w:rsidRDefault="00C64125" w:rsidP="009C5442">
      <w:pPr>
        <w:numPr>
          <w:ilvl w:val="1"/>
          <w:numId w:val="2"/>
        </w:numPr>
        <w:rPr>
          <w:rFonts w:ascii="Calibri" w:hAnsi="Calibri" w:cs="Calibri"/>
          <w:sz w:val="22"/>
          <w:szCs w:val="22"/>
          <w:lang w:val="en-CA"/>
        </w:rPr>
      </w:pPr>
      <w:r w:rsidRPr="00D81DEB">
        <w:rPr>
          <w:rFonts w:ascii="Calibri" w:hAnsi="Calibri" w:cs="Calibri"/>
          <w:sz w:val="22"/>
          <w:szCs w:val="22"/>
        </w:rPr>
        <w:t>Describe the location, structure, and function of the following in the human body: neutral fats, steroids, phospholipids</w:t>
      </w:r>
    </w:p>
    <w:p w:rsidR="00C64125" w:rsidRPr="00D81DEB" w:rsidRDefault="00C64125" w:rsidP="00F2706B">
      <w:pPr>
        <w:numPr>
          <w:ilvl w:val="1"/>
          <w:numId w:val="2"/>
        </w:numPr>
        <w:rPr>
          <w:rFonts w:ascii="Calibri" w:hAnsi="Calibri" w:cs="Calibri"/>
          <w:sz w:val="22"/>
          <w:szCs w:val="22"/>
          <w:lang w:val="en-CA"/>
        </w:rPr>
      </w:pPr>
      <w:r w:rsidRPr="00D81DEB">
        <w:rPr>
          <w:rFonts w:ascii="Calibri" w:hAnsi="Calibri" w:cs="Calibri"/>
          <w:sz w:val="22"/>
          <w:szCs w:val="22"/>
        </w:rPr>
        <w:t>Compare saturated and unsaturated fatty acids in terms of molecular structure</w:t>
      </w:r>
    </w:p>
    <w:p w:rsidR="00C64125" w:rsidRPr="00D81DEB" w:rsidRDefault="00C64125" w:rsidP="00F2706B">
      <w:pPr>
        <w:rPr>
          <w:rFonts w:ascii="Calibri" w:hAnsi="Calibri" w:cs="Calibri"/>
          <w:b/>
          <w:bCs/>
          <w:sz w:val="22"/>
          <w:szCs w:val="22"/>
        </w:rPr>
      </w:pPr>
    </w:p>
    <w:p w:rsidR="00C64125" w:rsidRPr="00F2706B" w:rsidRDefault="00C64125" w:rsidP="00F2706B">
      <w:pPr>
        <w:rPr>
          <w:rFonts w:ascii="Calibri" w:hAnsi="Calibri" w:cs="Calibri"/>
          <w:b/>
          <w:bCs/>
        </w:rPr>
      </w:pPr>
      <w:r w:rsidRPr="00F2706B">
        <w:rPr>
          <w:rFonts w:ascii="Calibri" w:hAnsi="Calibri" w:cs="Calibri"/>
          <w:b/>
          <w:bCs/>
        </w:rPr>
        <w:t>2.4  Organic Molecules</w:t>
      </w:r>
    </w:p>
    <w:p w:rsidR="00C64125" w:rsidRPr="00F2706B" w:rsidRDefault="00C64125" w:rsidP="009C5442">
      <w:pPr>
        <w:numPr>
          <w:ilvl w:val="0"/>
          <w:numId w:val="3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</w:rPr>
        <w:t>Always contain:</w:t>
      </w:r>
    </w:p>
    <w:p w:rsidR="00C64125" w:rsidRPr="00F2706B" w:rsidRDefault="00C64125" w:rsidP="009C5442">
      <w:pPr>
        <w:numPr>
          <w:ilvl w:val="1"/>
          <w:numId w:val="3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  <w:b/>
          <w:bCs/>
        </w:rPr>
        <w:t>_____________</w:t>
      </w:r>
      <w:r w:rsidRPr="00F2706B">
        <w:rPr>
          <w:rFonts w:ascii="Calibri" w:hAnsi="Calibri" w:cs="Calibri"/>
        </w:rPr>
        <w:t xml:space="preserve"> and </w:t>
      </w:r>
      <w:r w:rsidRPr="00F2706B">
        <w:rPr>
          <w:rFonts w:ascii="Calibri" w:hAnsi="Calibri" w:cs="Calibri"/>
          <w:b/>
          <w:bCs/>
        </w:rPr>
        <w:t>_______________</w:t>
      </w:r>
    </w:p>
    <w:p w:rsidR="00C64125" w:rsidRPr="00F2706B" w:rsidRDefault="00C64125" w:rsidP="009C5442">
      <w:pPr>
        <w:numPr>
          <w:ilvl w:val="1"/>
          <w:numId w:val="3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</w:rPr>
        <w:t>A carbon atom may share electrons with another carbon atom</w:t>
      </w:r>
    </w:p>
    <w:p w:rsidR="00C64125" w:rsidRPr="00F2706B" w:rsidRDefault="00C64125" w:rsidP="009C5442">
      <w:pPr>
        <w:numPr>
          <w:ilvl w:val="0"/>
          <w:numId w:val="3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</w:rPr>
        <w:t xml:space="preserve">Can form long carbon </w:t>
      </w:r>
      <w:r w:rsidRPr="00F2706B">
        <w:rPr>
          <w:rFonts w:ascii="Calibri" w:hAnsi="Calibri" w:cs="Calibri"/>
          <w:b/>
          <w:bCs/>
        </w:rPr>
        <w:t>________</w:t>
      </w:r>
      <w:r w:rsidRPr="00F2706B">
        <w:rPr>
          <w:rFonts w:ascii="Calibri" w:hAnsi="Calibri" w:cs="Calibri"/>
        </w:rPr>
        <w:t xml:space="preserve"> (below)</w:t>
      </w:r>
    </w:p>
    <w:p w:rsidR="00C64125" w:rsidRPr="00F2706B" w:rsidRDefault="00C64125" w:rsidP="00D81DEB">
      <w:pPr>
        <w:spacing w:line="276" w:lineRule="auto"/>
        <w:jc w:val="center"/>
        <w:rPr>
          <w:rFonts w:ascii="Calibri" w:hAnsi="Calibri" w:cs="Calibri"/>
        </w:rPr>
      </w:pPr>
      <w:r w:rsidRPr="000E008B">
        <w:rPr>
          <w:rFonts w:ascii="Calibri" w:hAnsi="Calibri" w:cs="Calibri"/>
          <w:noProof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4" o:spid="_x0000_i1025" type="#_x0000_t75" alt="p-31l_long_hydrocarbon__c" style="width:345.75pt;height:87pt;visibility:visible">
            <v:imagedata r:id="rId7" o:title=""/>
          </v:shape>
        </w:pict>
      </w:r>
    </w:p>
    <w:p w:rsidR="00C64125" w:rsidRPr="00F2706B" w:rsidRDefault="00C64125" w:rsidP="00D81DEB">
      <w:pPr>
        <w:spacing w:line="276" w:lineRule="auto"/>
        <w:rPr>
          <w:rFonts w:ascii="Calibri" w:hAnsi="Calibri" w:cs="Calibri"/>
          <w:b/>
          <w:bCs/>
        </w:rPr>
      </w:pPr>
      <w:r w:rsidRPr="00F2706B">
        <w:rPr>
          <w:rFonts w:ascii="Calibri" w:hAnsi="Calibri" w:cs="Calibri"/>
          <w:b/>
          <w:bCs/>
        </w:rPr>
        <w:t>Carbon Rings</w:t>
      </w:r>
    </w:p>
    <w:p w:rsidR="00C64125" w:rsidRPr="00F2706B" w:rsidRDefault="00C64125" w:rsidP="009C5442">
      <w:pPr>
        <w:numPr>
          <w:ilvl w:val="0"/>
          <w:numId w:val="4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</w:rPr>
        <w:t>Can also form carbon _______when a carbon chain turns back on itself</w:t>
      </w:r>
    </w:p>
    <w:p w:rsidR="00C64125" w:rsidRPr="00F2706B" w:rsidRDefault="00C64125" w:rsidP="009C5442">
      <w:pPr>
        <w:numPr>
          <w:ilvl w:val="0"/>
          <w:numId w:val="4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</w:rPr>
        <w:t>Called a ring ____________</w:t>
      </w:r>
    </w:p>
    <w:p w:rsidR="00C64125" w:rsidRPr="00F2706B" w:rsidRDefault="00C64125" w:rsidP="009C5442">
      <w:pPr>
        <w:numPr>
          <w:ilvl w:val="0"/>
          <w:numId w:val="4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</w:rPr>
        <w:t>________________ ___________can be attached to carbon chains or rings</w:t>
      </w:r>
    </w:p>
    <w:p w:rsidR="00C64125" w:rsidRPr="00F2706B" w:rsidRDefault="00C64125" w:rsidP="00D81DEB">
      <w:pPr>
        <w:spacing w:line="276" w:lineRule="auto"/>
        <w:rPr>
          <w:rFonts w:ascii="Calibri" w:hAnsi="Calibri" w:cs="Calibri"/>
          <w:b/>
          <w:bCs/>
        </w:rPr>
      </w:pPr>
      <w:r w:rsidRPr="00F2706B">
        <w:rPr>
          <w:rFonts w:ascii="Calibri" w:hAnsi="Calibri" w:cs="Calibri"/>
          <w:b/>
          <w:bCs/>
        </w:rPr>
        <w:t>Macromolecules</w:t>
      </w:r>
    </w:p>
    <w:p w:rsidR="00C64125" w:rsidRPr="00F2706B" w:rsidRDefault="00C64125" w:rsidP="009C5442">
      <w:pPr>
        <w:numPr>
          <w:ilvl w:val="0"/>
          <w:numId w:val="5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</w:rPr>
        <w:t xml:space="preserve">Many molecules of life are </w:t>
      </w:r>
      <w:r w:rsidRPr="00F2706B">
        <w:rPr>
          <w:rFonts w:ascii="Calibri" w:hAnsi="Calibri" w:cs="Calibri"/>
          <w:b/>
          <w:bCs/>
        </w:rPr>
        <w:t>____________________</w:t>
      </w:r>
      <w:r w:rsidRPr="00F2706B">
        <w:rPr>
          <w:rFonts w:ascii="Calibri" w:hAnsi="Calibri" w:cs="Calibri"/>
        </w:rPr>
        <w:t>.</w:t>
      </w:r>
    </w:p>
    <w:p w:rsidR="00C64125" w:rsidRPr="00F2706B" w:rsidRDefault="00C64125" w:rsidP="009C5442">
      <w:pPr>
        <w:numPr>
          <w:ilvl w:val="0"/>
          <w:numId w:val="5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</w:rPr>
        <w:t>(macromolecules contain many molecules joined together)</w:t>
      </w:r>
    </w:p>
    <w:p w:rsidR="00C64125" w:rsidRPr="00F2706B" w:rsidRDefault="00C64125" w:rsidP="009C5442">
      <w:pPr>
        <w:numPr>
          <w:ilvl w:val="1"/>
          <w:numId w:val="6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</w:rPr>
        <w:t>Monomers:</w:t>
      </w:r>
      <w:r w:rsidRPr="00F2706B">
        <w:rPr>
          <w:rFonts w:ascii="Calibri" w:hAnsi="Calibri" w:cs="Calibri"/>
        </w:rPr>
        <w:tab/>
      </w:r>
    </w:p>
    <w:p w:rsidR="00C64125" w:rsidRPr="00F2706B" w:rsidRDefault="00C64125" w:rsidP="009C5442">
      <w:pPr>
        <w:numPr>
          <w:ilvl w:val="2"/>
          <w:numId w:val="6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</w:rPr>
        <w:t xml:space="preserve">Simple organic molecules that exist </w:t>
      </w:r>
      <w:r w:rsidRPr="00F2706B">
        <w:rPr>
          <w:rFonts w:ascii="Calibri" w:hAnsi="Calibri" w:cs="Calibri"/>
          <w:b/>
          <w:bCs/>
        </w:rPr>
        <w:t>________________</w:t>
      </w:r>
    </w:p>
    <w:p w:rsidR="00C64125" w:rsidRPr="00F2706B" w:rsidRDefault="00C64125" w:rsidP="009C5442">
      <w:pPr>
        <w:numPr>
          <w:ilvl w:val="2"/>
          <w:numId w:val="6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</w:rPr>
        <w:t>Can also be called “</w:t>
      </w:r>
      <w:r w:rsidRPr="00F2706B">
        <w:rPr>
          <w:rFonts w:ascii="Calibri" w:hAnsi="Calibri" w:cs="Calibri"/>
          <w:b/>
          <w:bCs/>
        </w:rPr>
        <w:t>______ ______________</w:t>
      </w:r>
      <w:r w:rsidRPr="00F2706B">
        <w:rPr>
          <w:rFonts w:ascii="Calibri" w:hAnsi="Calibri" w:cs="Calibri"/>
        </w:rPr>
        <w:t>”</w:t>
      </w:r>
    </w:p>
    <w:p w:rsidR="00C64125" w:rsidRPr="00F2706B" w:rsidRDefault="00C64125" w:rsidP="009C5442">
      <w:pPr>
        <w:numPr>
          <w:ilvl w:val="1"/>
          <w:numId w:val="6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</w:rPr>
        <w:t>Polymers:</w:t>
      </w:r>
      <w:r w:rsidRPr="00F2706B">
        <w:rPr>
          <w:rFonts w:ascii="Calibri" w:hAnsi="Calibri" w:cs="Calibri"/>
        </w:rPr>
        <w:tab/>
      </w:r>
    </w:p>
    <w:p w:rsidR="00C64125" w:rsidRPr="00F2706B" w:rsidRDefault="00C64125" w:rsidP="009C5442">
      <w:pPr>
        <w:numPr>
          <w:ilvl w:val="2"/>
          <w:numId w:val="6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</w:rPr>
        <w:t xml:space="preserve">Large organic molecules form by combining </w:t>
      </w:r>
      <w:r w:rsidRPr="00F2706B">
        <w:rPr>
          <w:rFonts w:ascii="Calibri" w:hAnsi="Calibri" w:cs="Calibri"/>
          <w:b/>
          <w:bCs/>
        </w:rPr>
        <w:t>_____________</w:t>
      </w:r>
    </w:p>
    <w:p w:rsidR="00C64125" w:rsidRPr="00F2706B" w:rsidRDefault="00C64125" w:rsidP="00EF23D2">
      <w:pPr>
        <w:spacing w:line="276" w:lineRule="auto"/>
        <w:jc w:val="center"/>
        <w:rPr>
          <w:rFonts w:ascii="Calibri" w:hAnsi="Calibri" w:cs="Calibri"/>
          <w:lang w:val="en-CA"/>
        </w:rPr>
      </w:pPr>
      <w:r>
        <w:rPr>
          <w:noProof/>
          <w:lang w:eastAsia="zh-CN"/>
        </w:rPr>
        <w:pict>
          <v:shape id="Picture 3" o:spid="_x0000_s1026" type="#_x0000_t75" alt="p-31r_polymers_in_cells_c" style="position:absolute;left:0;text-align:left;margin-left:87.35pt;margin-top:5.95pt;width:296.25pt;height:87.75pt;z-index:-251663872;visibility:visible">
            <v:imagedata r:id="rId8" o:title=""/>
          </v:shape>
        </w:pict>
      </w:r>
    </w:p>
    <w:p w:rsidR="00C64125" w:rsidRPr="00F2706B" w:rsidRDefault="00C64125" w:rsidP="00D81DEB">
      <w:pPr>
        <w:spacing w:line="276" w:lineRule="auto"/>
        <w:rPr>
          <w:rFonts w:ascii="Calibri" w:hAnsi="Calibri" w:cs="Calibri"/>
          <w:b/>
          <w:bCs/>
        </w:rPr>
      </w:pPr>
      <w:r>
        <w:rPr>
          <w:noProof/>
          <w:lang w:eastAsia="zh-CN"/>
        </w:rPr>
        <w:pict>
          <v:shape id="Picture 4" o:spid="_x0000_s1027" type="#_x0000_t75" alt="synthesis_degradati_c_la_739" style="position:absolute;margin-left:236.6pt;margin-top:-19.95pt;width:264pt;height:296.15pt;z-index:-251666944;visibility:visible" wrapcoords="-61 0 -61 21545 21600 21545 21600 0 -61 0">
            <v:imagedata r:id="rId9" o:title=""/>
            <w10:wrap type="tight"/>
          </v:shape>
        </w:pict>
      </w:r>
      <w:r w:rsidRPr="00F2706B">
        <w:rPr>
          <w:rFonts w:ascii="Calibri" w:hAnsi="Calibri" w:cs="Calibri"/>
          <w:b/>
          <w:bCs/>
        </w:rPr>
        <w:t>Dehydration and Hydrolysis Reactions</w:t>
      </w:r>
    </w:p>
    <w:p w:rsidR="00C64125" w:rsidRPr="00F2706B" w:rsidRDefault="00C64125" w:rsidP="009C5442">
      <w:pPr>
        <w:numPr>
          <w:ilvl w:val="0"/>
          <w:numId w:val="7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</w:rPr>
        <w:t>Cells have mechanisms of ___________ monomers to build polymers</w:t>
      </w:r>
    </w:p>
    <w:p w:rsidR="00C64125" w:rsidRPr="00F2706B" w:rsidRDefault="00C64125" w:rsidP="009C5442">
      <w:pPr>
        <w:numPr>
          <w:ilvl w:val="1"/>
          <w:numId w:val="7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</w:rPr>
        <w:t xml:space="preserve">Dehydration Reaction:  </w:t>
      </w:r>
    </w:p>
    <w:p w:rsidR="00C64125" w:rsidRPr="00F2706B" w:rsidRDefault="00C64125" w:rsidP="009C5442">
      <w:pPr>
        <w:numPr>
          <w:ilvl w:val="2"/>
          <w:numId w:val="7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</w:rPr>
        <w:t>an -OH and -H are ____________ as a water molecule</w:t>
      </w:r>
    </w:p>
    <w:p w:rsidR="00C64125" w:rsidRPr="00F2706B" w:rsidRDefault="00C64125" w:rsidP="009C5442">
      <w:pPr>
        <w:numPr>
          <w:ilvl w:val="1"/>
          <w:numId w:val="7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</w:rPr>
        <w:t xml:space="preserve">Hydrolysis Reaction:  </w:t>
      </w:r>
    </w:p>
    <w:p w:rsidR="00C64125" w:rsidRPr="00F2706B" w:rsidRDefault="00C64125" w:rsidP="009C5442">
      <w:pPr>
        <w:numPr>
          <w:ilvl w:val="2"/>
          <w:numId w:val="7"/>
        </w:numPr>
        <w:spacing w:line="276" w:lineRule="auto"/>
        <w:rPr>
          <w:rFonts w:ascii="Calibri" w:hAnsi="Calibri" w:cs="Calibri"/>
          <w:lang w:val="en-CA"/>
        </w:rPr>
      </w:pPr>
      <w:r>
        <w:rPr>
          <w:noProof/>
          <w:lang w:eastAsia="zh-CN"/>
        </w:rPr>
        <w:pict>
          <v:shape id="_x0000_s1028" type="#_x0000_t75" alt="synthesishydrolyis" style="position:absolute;left:0;text-align:left;margin-left:30.35pt;margin-top:32.45pt;width:164.65pt;height:131.25pt;z-index:-251664896;visibility:visible">
            <v:imagedata r:id="rId10" o:title=""/>
          </v:shape>
        </w:pict>
      </w:r>
      <w:r w:rsidRPr="00F2706B">
        <w:rPr>
          <w:rFonts w:ascii="Calibri" w:hAnsi="Calibri" w:cs="Calibri"/>
        </w:rPr>
        <w:t>the components of water are _________</w:t>
      </w:r>
    </w:p>
    <w:p w:rsidR="00C64125" w:rsidRPr="00F2706B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F2706B" w:rsidRDefault="00C64125" w:rsidP="00EF23D2">
      <w:pPr>
        <w:spacing w:line="276" w:lineRule="auto"/>
        <w:jc w:val="center"/>
        <w:rPr>
          <w:rFonts w:ascii="Calibri" w:hAnsi="Calibri" w:cs="Calibri"/>
          <w:b/>
          <w:bCs/>
        </w:rPr>
      </w:pPr>
    </w:p>
    <w:p w:rsidR="00C64125" w:rsidRPr="00F2706B" w:rsidRDefault="00C64125" w:rsidP="00EF23D2">
      <w:pPr>
        <w:spacing w:line="276" w:lineRule="auto"/>
        <w:jc w:val="center"/>
        <w:rPr>
          <w:rFonts w:ascii="Calibri" w:hAnsi="Calibri" w:cs="Calibri"/>
          <w:b/>
          <w:bCs/>
        </w:rPr>
      </w:pPr>
    </w:p>
    <w:p w:rsidR="00C64125" w:rsidRPr="00F2706B" w:rsidRDefault="00C64125" w:rsidP="00EF23D2">
      <w:pPr>
        <w:spacing w:line="276" w:lineRule="auto"/>
        <w:jc w:val="center"/>
        <w:rPr>
          <w:rFonts w:ascii="Calibri" w:hAnsi="Calibri" w:cs="Calibri"/>
          <w:b/>
          <w:bCs/>
        </w:rPr>
      </w:pPr>
    </w:p>
    <w:p w:rsidR="00C64125" w:rsidRPr="00F2706B" w:rsidRDefault="00C64125" w:rsidP="00EF23D2">
      <w:pPr>
        <w:spacing w:line="276" w:lineRule="auto"/>
        <w:jc w:val="center"/>
        <w:rPr>
          <w:rFonts w:ascii="Calibri" w:hAnsi="Calibri" w:cs="Calibri"/>
          <w:b/>
          <w:bCs/>
        </w:rPr>
      </w:pPr>
    </w:p>
    <w:p w:rsidR="00C64125" w:rsidRPr="00F2706B" w:rsidRDefault="00C64125" w:rsidP="00EF23D2">
      <w:pPr>
        <w:spacing w:line="276" w:lineRule="auto"/>
        <w:jc w:val="center"/>
        <w:rPr>
          <w:rFonts w:ascii="Calibri" w:hAnsi="Calibri" w:cs="Calibri"/>
          <w:b/>
          <w:bCs/>
        </w:rPr>
      </w:pPr>
    </w:p>
    <w:p w:rsidR="00C64125" w:rsidRPr="00F2706B" w:rsidRDefault="00C64125" w:rsidP="00EF23D2">
      <w:pPr>
        <w:spacing w:line="276" w:lineRule="auto"/>
        <w:jc w:val="center"/>
        <w:rPr>
          <w:rFonts w:ascii="Calibri" w:hAnsi="Calibri" w:cs="Calibri"/>
          <w:b/>
          <w:bCs/>
        </w:rPr>
      </w:pPr>
    </w:p>
    <w:p w:rsidR="00C64125" w:rsidRPr="00F2706B" w:rsidRDefault="00C64125" w:rsidP="00EF23D2">
      <w:pPr>
        <w:spacing w:line="276" w:lineRule="auto"/>
        <w:jc w:val="center"/>
        <w:rPr>
          <w:rFonts w:ascii="Calibri" w:hAnsi="Calibri" w:cs="Calibri"/>
          <w:b/>
          <w:bCs/>
        </w:rPr>
      </w:pPr>
    </w:p>
    <w:p w:rsidR="00C64125" w:rsidRPr="00F2706B" w:rsidRDefault="00C64125" w:rsidP="009C5442">
      <w:pPr>
        <w:numPr>
          <w:ilvl w:val="0"/>
          <w:numId w:val="8"/>
        </w:numPr>
        <w:spacing w:line="276" w:lineRule="auto"/>
        <w:rPr>
          <w:rFonts w:ascii="Calibri" w:hAnsi="Calibri" w:cs="Calibri"/>
          <w:b/>
          <w:bCs/>
          <w:lang w:val="en-CA"/>
        </w:rPr>
      </w:pPr>
      <w:r w:rsidRPr="00F2706B">
        <w:rPr>
          <w:rFonts w:ascii="Calibri" w:hAnsi="Calibri" w:cs="Calibri"/>
          <w:b/>
          <w:bCs/>
        </w:rPr>
        <w:t>Ex) dehydration of glucose</w:t>
      </w:r>
    </w:p>
    <w:p w:rsidR="00C64125" w:rsidRPr="00F2706B" w:rsidRDefault="00C64125" w:rsidP="00D81DEB">
      <w:pPr>
        <w:spacing w:line="276" w:lineRule="auto"/>
        <w:rPr>
          <w:rFonts w:ascii="Calibri" w:hAnsi="Calibri" w:cs="Calibri"/>
          <w:b/>
          <w:bCs/>
        </w:rPr>
      </w:pPr>
      <w:r>
        <w:rPr>
          <w:noProof/>
          <w:lang w:eastAsia="zh-CN"/>
        </w:rPr>
        <w:pict>
          <v:shape id="Picture 12" o:spid="_x0000_s1029" type="#_x0000_t75" href="http://science.nhmccd.edu/biol/dehydrat/dehydrat." style="position:absolute;margin-left:30.35pt;margin-top:2.4pt;width:419.45pt;height:100.4pt;z-index:-251665920;visibility:visible" o:button="t">
            <v:fill o:detectmouseclick="t"/>
            <v:imagedata r:id="rId11" o:title="" croptop="1570f" cropbottom="35516f"/>
          </v:shape>
        </w:pict>
      </w:r>
    </w:p>
    <w:p w:rsidR="00C64125" w:rsidRPr="00F2706B" w:rsidRDefault="00C64125" w:rsidP="007135EA">
      <w:pPr>
        <w:spacing w:line="276" w:lineRule="auto"/>
        <w:jc w:val="center"/>
        <w:rPr>
          <w:rFonts w:ascii="Calibri" w:hAnsi="Calibri" w:cs="Calibri"/>
          <w:b/>
          <w:bCs/>
        </w:rPr>
      </w:pPr>
    </w:p>
    <w:p w:rsidR="00C64125" w:rsidRPr="00F2706B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F2706B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F2706B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F2706B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F2706B" w:rsidRDefault="00C64125" w:rsidP="00F2706B">
      <w:pPr>
        <w:numPr>
          <w:ilvl w:val="0"/>
          <w:numId w:val="9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</w:rPr>
        <w:t>The 4 main types of organic polymers that we will be looking at are:</w:t>
      </w:r>
    </w:p>
    <w:p w:rsidR="00C64125" w:rsidRPr="00F2706B" w:rsidRDefault="00C64125" w:rsidP="00F2706B">
      <w:pPr>
        <w:numPr>
          <w:ilvl w:val="1"/>
          <w:numId w:val="9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</w:rPr>
        <w:t>__________________</w:t>
      </w:r>
    </w:p>
    <w:p w:rsidR="00C64125" w:rsidRPr="00F2706B" w:rsidRDefault="00C64125" w:rsidP="00F2706B">
      <w:pPr>
        <w:numPr>
          <w:ilvl w:val="1"/>
          <w:numId w:val="9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</w:rPr>
        <w:t>__________________</w:t>
      </w:r>
    </w:p>
    <w:p w:rsidR="00C64125" w:rsidRPr="00F2706B" w:rsidRDefault="00C64125" w:rsidP="00F2706B">
      <w:pPr>
        <w:numPr>
          <w:ilvl w:val="1"/>
          <w:numId w:val="9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</w:rPr>
        <w:t>__________________</w:t>
      </w:r>
    </w:p>
    <w:p w:rsidR="00C64125" w:rsidRPr="00F2706B" w:rsidRDefault="00C64125" w:rsidP="00F2706B">
      <w:pPr>
        <w:numPr>
          <w:ilvl w:val="1"/>
          <w:numId w:val="9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</w:rPr>
        <w:t>__________________</w:t>
      </w:r>
    </w:p>
    <w:p w:rsidR="00C64125" w:rsidRPr="00F2706B" w:rsidRDefault="00C64125" w:rsidP="00F2706B">
      <w:pPr>
        <w:numPr>
          <w:ilvl w:val="0"/>
          <w:numId w:val="9"/>
        </w:numPr>
        <w:spacing w:line="276" w:lineRule="auto"/>
        <w:rPr>
          <w:rFonts w:ascii="Calibri" w:hAnsi="Calibri" w:cs="Calibri"/>
          <w:lang w:val="en-CA"/>
        </w:rPr>
      </w:pPr>
      <w:r w:rsidRPr="00F2706B">
        <w:rPr>
          <w:rFonts w:ascii="Calibri" w:hAnsi="Calibri" w:cs="Calibri"/>
        </w:rPr>
        <w:t>All are essential to ______</w:t>
      </w:r>
    </w:p>
    <w:p w:rsidR="00C64125" w:rsidRPr="00F2706B" w:rsidRDefault="00C64125" w:rsidP="00F2706B">
      <w:pPr>
        <w:spacing w:line="276" w:lineRule="auto"/>
        <w:rPr>
          <w:rFonts w:ascii="Calibri" w:hAnsi="Calibri" w:cs="Calibri"/>
          <w:b/>
          <w:bCs/>
        </w:rPr>
      </w:pPr>
      <w:r w:rsidRPr="00F2706B">
        <w:rPr>
          <w:rFonts w:ascii="Calibri" w:hAnsi="Calibri" w:cs="Calibri"/>
          <w:b/>
          <w:bCs/>
        </w:rPr>
        <w:t>2.5  Carbohydrates</w:t>
      </w:r>
    </w:p>
    <w:p w:rsidR="00C64125" w:rsidRPr="00F2706B" w:rsidRDefault="00C64125" w:rsidP="00F2706B">
      <w:pPr>
        <w:numPr>
          <w:ilvl w:val="0"/>
          <w:numId w:val="10"/>
        </w:numPr>
        <w:spacing w:line="276" w:lineRule="auto"/>
        <w:rPr>
          <w:rFonts w:ascii="Calibri" w:hAnsi="Calibri" w:cs="Calibri"/>
        </w:rPr>
      </w:pPr>
      <w:r w:rsidRPr="00F2706B">
        <w:rPr>
          <w:rFonts w:ascii="Calibri" w:hAnsi="Calibri" w:cs="Calibri"/>
        </w:rPr>
        <w:t>Some Functions:</w:t>
      </w:r>
    </w:p>
    <w:p w:rsidR="00C64125" w:rsidRPr="00F2706B" w:rsidRDefault="00C64125" w:rsidP="00F2706B">
      <w:pPr>
        <w:numPr>
          <w:ilvl w:val="3"/>
          <w:numId w:val="10"/>
        </w:numPr>
        <w:spacing w:line="276" w:lineRule="auto"/>
        <w:rPr>
          <w:rFonts w:ascii="Calibri" w:hAnsi="Calibri" w:cs="Calibri"/>
        </w:rPr>
      </w:pPr>
      <w:r w:rsidRPr="00F2706B">
        <w:rPr>
          <w:rFonts w:ascii="Calibri" w:hAnsi="Calibri" w:cs="Calibri"/>
        </w:rPr>
        <w:t xml:space="preserve">Quick ________* </w:t>
      </w:r>
    </w:p>
    <w:p w:rsidR="00C64125" w:rsidRPr="00F2706B" w:rsidRDefault="00C64125" w:rsidP="00F2706B">
      <w:pPr>
        <w:numPr>
          <w:ilvl w:val="3"/>
          <w:numId w:val="10"/>
        </w:numPr>
        <w:spacing w:line="276" w:lineRule="auto"/>
        <w:rPr>
          <w:rFonts w:ascii="Calibri" w:hAnsi="Calibri" w:cs="Calibri"/>
        </w:rPr>
      </w:pPr>
      <w:r w:rsidRPr="00F2706B">
        <w:rPr>
          <w:rFonts w:ascii="Calibri" w:hAnsi="Calibri" w:cs="Calibri"/>
        </w:rPr>
        <w:t xml:space="preserve">____________ energy storage* </w:t>
      </w:r>
    </w:p>
    <w:p w:rsidR="00C64125" w:rsidRPr="00F2706B" w:rsidRDefault="00C64125" w:rsidP="00F2706B">
      <w:pPr>
        <w:numPr>
          <w:ilvl w:val="3"/>
          <w:numId w:val="10"/>
        </w:numPr>
        <w:spacing w:line="276" w:lineRule="auto"/>
        <w:rPr>
          <w:rFonts w:ascii="Calibri" w:hAnsi="Calibri" w:cs="Calibri"/>
        </w:rPr>
      </w:pPr>
      <w:r w:rsidRPr="00F2706B">
        <w:rPr>
          <w:rFonts w:ascii="Calibri" w:hAnsi="Calibri" w:cs="Calibri"/>
        </w:rPr>
        <w:t>____________ of organisms</w:t>
      </w:r>
    </w:p>
    <w:p w:rsidR="00C64125" w:rsidRPr="00F2706B" w:rsidRDefault="00C64125" w:rsidP="00F2706B">
      <w:pPr>
        <w:numPr>
          <w:ilvl w:val="2"/>
          <w:numId w:val="10"/>
        </w:numPr>
        <w:spacing w:line="276" w:lineRule="auto"/>
        <w:rPr>
          <w:rFonts w:ascii="Calibri" w:hAnsi="Calibri" w:cs="Calibri"/>
        </w:rPr>
      </w:pPr>
      <w:r w:rsidRPr="00F2706B">
        <w:rPr>
          <w:rFonts w:ascii="Calibri" w:hAnsi="Calibri" w:cs="Calibri"/>
        </w:rPr>
        <w:t>* foremost function</w:t>
      </w:r>
    </w:p>
    <w:p w:rsidR="00C64125" w:rsidRPr="00F2706B" w:rsidRDefault="00C64125" w:rsidP="00F2706B">
      <w:pPr>
        <w:numPr>
          <w:ilvl w:val="0"/>
          <w:numId w:val="10"/>
        </w:numPr>
        <w:spacing w:line="276" w:lineRule="auto"/>
        <w:rPr>
          <w:rFonts w:ascii="Calibri" w:hAnsi="Calibri" w:cs="Calibri"/>
        </w:rPr>
      </w:pPr>
      <w:r w:rsidRPr="00F2706B">
        <w:rPr>
          <w:rFonts w:ascii="Calibri" w:hAnsi="Calibri" w:cs="Calibri"/>
        </w:rPr>
        <w:t>Molecules characterized by presence of the grouping __________</w:t>
      </w:r>
    </w:p>
    <w:p w:rsidR="00C64125" w:rsidRPr="00F2706B" w:rsidRDefault="00C64125" w:rsidP="00F2706B">
      <w:pPr>
        <w:numPr>
          <w:ilvl w:val="0"/>
          <w:numId w:val="10"/>
        </w:numPr>
        <w:spacing w:line="276" w:lineRule="auto"/>
        <w:rPr>
          <w:rFonts w:ascii="Calibri" w:hAnsi="Calibri" w:cs="Calibri"/>
        </w:rPr>
      </w:pPr>
      <w:r w:rsidRPr="00F2706B">
        <w:rPr>
          <w:rFonts w:ascii="Calibri" w:hAnsi="Calibri" w:cs="Calibri"/>
        </w:rPr>
        <w:t>Ratio if H to O is _____</w:t>
      </w:r>
    </w:p>
    <w:p w:rsidR="00C64125" w:rsidRPr="00F2706B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F2706B" w:rsidRDefault="00C64125" w:rsidP="00D81DEB">
      <w:pPr>
        <w:spacing w:line="276" w:lineRule="auto"/>
        <w:rPr>
          <w:rFonts w:ascii="Calibri" w:hAnsi="Calibri" w:cs="Calibri"/>
          <w:b/>
          <w:bCs/>
        </w:rPr>
      </w:pPr>
      <w:r w:rsidRPr="00F2706B">
        <w:rPr>
          <w:rFonts w:ascii="Calibri" w:hAnsi="Calibri" w:cs="Calibri"/>
          <w:b/>
          <w:bCs/>
        </w:rPr>
        <w:t>Monosaccharides</w:t>
      </w:r>
    </w:p>
    <w:p w:rsidR="00C64125" w:rsidRPr="00F2706B" w:rsidRDefault="00C64125" w:rsidP="00F2706B">
      <w:pPr>
        <w:numPr>
          <w:ilvl w:val="0"/>
          <w:numId w:val="11"/>
        </w:numPr>
        <w:spacing w:line="276" w:lineRule="auto"/>
        <w:rPr>
          <w:rFonts w:ascii="Calibri" w:hAnsi="Calibri" w:cs="Calibri"/>
        </w:rPr>
      </w:pPr>
      <w:r w:rsidRPr="00F2706B">
        <w:rPr>
          <w:rFonts w:ascii="Calibri" w:hAnsi="Calibri" w:cs="Calibri"/>
        </w:rPr>
        <w:t xml:space="preserve">Simple Carbohydrates </w:t>
      </w:r>
    </w:p>
    <w:p w:rsidR="00C64125" w:rsidRPr="00F2706B" w:rsidRDefault="00C64125" w:rsidP="00F2706B">
      <w:pPr>
        <w:numPr>
          <w:ilvl w:val="1"/>
          <w:numId w:val="11"/>
        </w:numPr>
        <w:spacing w:line="276" w:lineRule="auto"/>
        <w:rPr>
          <w:rFonts w:ascii="Calibri" w:hAnsi="Calibri" w:cs="Calibri"/>
        </w:rPr>
      </w:pPr>
      <w:r w:rsidRPr="00F2706B">
        <w:rPr>
          <w:rFonts w:ascii="Calibri" w:hAnsi="Calibri" w:cs="Calibri"/>
        </w:rPr>
        <w:t xml:space="preserve">Monosaccharides are ________ with ______carbon atoms </w:t>
      </w:r>
    </w:p>
    <w:p w:rsidR="00C64125" w:rsidRPr="00F2706B" w:rsidRDefault="00C64125" w:rsidP="00F2706B">
      <w:pPr>
        <w:numPr>
          <w:ilvl w:val="1"/>
          <w:numId w:val="11"/>
        </w:numPr>
        <w:spacing w:line="276" w:lineRule="auto"/>
        <w:rPr>
          <w:rFonts w:ascii="Calibri" w:hAnsi="Calibri" w:cs="Calibri"/>
        </w:rPr>
      </w:pPr>
      <w:r w:rsidRPr="00F2706B">
        <w:rPr>
          <w:rFonts w:ascii="Calibri" w:hAnsi="Calibri" w:cs="Calibri"/>
        </w:rPr>
        <w:t>Sugars are vital ______ nutrients for _______</w:t>
      </w:r>
    </w:p>
    <w:p w:rsidR="00C64125" w:rsidRPr="00F2706B" w:rsidRDefault="00C64125" w:rsidP="00F2706B">
      <w:pPr>
        <w:numPr>
          <w:ilvl w:val="1"/>
          <w:numId w:val="11"/>
        </w:numPr>
        <w:spacing w:line="276" w:lineRule="auto"/>
        <w:rPr>
          <w:rFonts w:ascii="Calibri" w:hAnsi="Calibri" w:cs="Calibri"/>
        </w:rPr>
      </w:pPr>
      <w:r w:rsidRPr="00F2706B">
        <w:rPr>
          <w:rFonts w:ascii="Calibri" w:hAnsi="Calibri" w:cs="Calibri"/>
        </w:rPr>
        <w:t>__________ refers to a 5-carbon sugar</w:t>
      </w:r>
    </w:p>
    <w:p w:rsidR="00C64125" w:rsidRPr="00F2706B" w:rsidRDefault="00C64125" w:rsidP="00F2706B">
      <w:pPr>
        <w:numPr>
          <w:ilvl w:val="2"/>
          <w:numId w:val="11"/>
        </w:numPr>
        <w:spacing w:line="276" w:lineRule="auto"/>
        <w:rPr>
          <w:rFonts w:ascii="Calibri" w:hAnsi="Calibri" w:cs="Calibri"/>
        </w:rPr>
      </w:pPr>
      <w:r w:rsidRPr="00F2706B">
        <w:rPr>
          <w:rFonts w:ascii="Calibri" w:hAnsi="Calibri" w:cs="Calibri"/>
        </w:rPr>
        <w:t>All occur as ring structures with the formula ________</w:t>
      </w:r>
    </w:p>
    <w:p w:rsidR="00C64125" w:rsidRPr="00F2706B" w:rsidRDefault="00C64125" w:rsidP="00F2706B">
      <w:pPr>
        <w:numPr>
          <w:ilvl w:val="1"/>
          <w:numId w:val="11"/>
        </w:numPr>
        <w:spacing w:line="276" w:lineRule="auto"/>
        <w:rPr>
          <w:rFonts w:ascii="Calibri" w:hAnsi="Calibri" w:cs="Calibri"/>
        </w:rPr>
      </w:pPr>
      <w:r w:rsidRPr="00F2706B">
        <w:rPr>
          <w:rFonts w:ascii="Calibri" w:hAnsi="Calibri" w:cs="Calibri"/>
        </w:rPr>
        <w:t>__________ refers to a 6-carbon sugar</w:t>
      </w:r>
    </w:p>
    <w:p w:rsidR="00C64125" w:rsidRPr="00F2706B" w:rsidRDefault="00C64125" w:rsidP="00F2706B">
      <w:pPr>
        <w:numPr>
          <w:ilvl w:val="3"/>
          <w:numId w:val="11"/>
        </w:numPr>
        <w:spacing w:line="276" w:lineRule="auto"/>
        <w:rPr>
          <w:rFonts w:ascii="Calibri" w:hAnsi="Calibri" w:cs="Calibri"/>
        </w:rPr>
      </w:pPr>
      <w:r w:rsidRPr="00F2706B">
        <w:rPr>
          <w:rFonts w:ascii="Calibri" w:hAnsi="Calibri" w:cs="Calibri"/>
        </w:rPr>
        <w:t>Glucose – found in our ________</w:t>
      </w:r>
    </w:p>
    <w:p w:rsidR="00C64125" w:rsidRPr="00F2706B" w:rsidRDefault="00C64125" w:rsidP="00F2706B">
      <w:pPr>
        <w:numPr>
          <w:ilvl w:val="3"/>
          <w:numId w:val="11"/>
        </w:numPr>
        <w:spacing w:line="276" w:lineRule="auto"/>
        <w:rPr>
          <w:rFonts w:ascii="Calibri" w:hAnsi="Calibri" w:cs="Calibri"/>
        </w:rPr>
      </w:pPr>
      <w:r w:rsidRPr="00F2706B">
        <w:rPr>
          <w:rFonts w:ascii="Calibri" w:hAnsi="Calibri" w:cs="Calibri"/>
        </w:rPr>
        <w:t>Fructose – found in _________</w:t>
      </w:r>
    </w:p>
    <w:p w:rsidR="00C64125" w:rsidRPr="00F2706B" w:rsidRDefault="00C64125" w:rsidP="00F2706B">
      <w:pPr>
        <w:numPr>
          <w:ilvl w:val="3"/>
          <w:numId w:val="11"/>
        </w:numPr>
        <w:spacing w:line="276" w:lineRule="auto"/>
        <w:rPr>
          <w:rFonts w:ascii="Calibri" w:hAnsi="Calibri" w:cs="Calibri"/>
        </w:rPr>
      </w:pPr>
      <w:r w:rsidRPr="00F2706B">
        <w:rPr>
          <w:rFonts w:ascii="Calibri" w:hAnsi="Calibri" w:cs="Calibri"/>
        </w:rPr>
        <w:t>Galactose – found in _______</w:t>
      </w:r>
    </w:p>
    <w:p w:rsidR="00C64125" w:rsidRPr="00F2706B" w:rsidRDefault="00C64125" w:rsidP="00F2706B">
      <w:pPr>
        <w:numPr>
          <w:ilvl w:val="2"/>
          <w:numId w:val="11"/>
        </w:numPr>
        <w:spacing w:line="276" w:lineRule="auto"/>
        <w:rPr>
          <w:rFonts w:ascii="Calibri" w:hAnsi="Calibri" w:cs="Calibri"/>
        </w:rPr>
      </w:pPr>
      <w:r w:rsidRPr="00F2706B">
        <w:rPr>
          <w:rFonts w:ascii="Calibri" w:hAnsi="Calibri" w:cs="Calibri"/>
        </w:rPr>
        <w:t>All occur as ______ structures with the formula __________</w:t>
      </w:r>
    </w:p>
    <w:p w:rsidR="00C64125" w:rsidRPr="00F2706B" w:rsidRDefault="00C64125" w:rsidP="00D81DEB">
      <w:pPr>
        <w:numPr>
          <w:ilvl w:val="2"/>
          <w:numId w:val="11"/>
        </w:numPr>
        <w:spacing w:line="276" w:lineRule="auto"/>
        <w:rPr>
          <w:rFonts w:ascii="Calibri" w:hAnsi="Calibri" w:cs="Calibri"/>
        </w:rPr>
      </w:pPr>
      <w:r w:rsidRPr="00F2706B">
        <w:rPr>
          <w:rFonts w:ascii="Calibri" w:hAnsi="Calibri" w:cs="Calibri"/>
        </w:rPr>
        <w:t>Exact shape of ring differs, as does arrangement of the –H and –OH groups attached</w:t>
      </w:r>
    </w:p>
    <w:p w:rsidR="00C64125" w:rsidRDefault="00C64125" w:rsidP="00D81DEB">
      <w:pPr>
        <w:spacing w:line="276" w:lineRule="auto"/>
        <w:rPr>
          <w:rFonts w:ascii="Calibri" w:hAnsi="Calibri" w:cs="Calibri"/>
          <w:b/>
          <w:bCs/>
          <w:sz w:val="22"/>
          <w:szCs w:val="22"/>
        </w:rPr>
      </w:pPr>
      <w:r w:rsidRPr="00F2706B">
        <w:rPr>
          <w:rFonts w:ascii="Calibri" w:hAnsi="Calibri" w:cs="Calibri"/>
          <w:b/>
          <w:bCs/>
          <w:sz w:val="22"/>
          <w:szCs w:val="22"/>
        </w:rPr>
        <w:t>Glucose</w:t>
      </w:r>
    </w:p>
    <w:p w:rsidR="00C64125" w:rsidRDefault="00C64125" w:rsidP="00F2706B">
      <w:pPr>
        <w:spacing w:line="276" w:lineRule="auto"/>
        <w:jc w:val="center"/>
        <w:rPr>
          <w:rFonts w:ascii="Calibri" w:hAnsi="Calibri" w:cs="Calibri"/>
          <w:b/>
          <w:bCs/>
          <w:sz w:val="22"/>
          <w:szCs w:val="22"/>
        </w:rPr>
      </w:pPr>
      <w:r>
        <w:rPr>
          <w:noProof/>
          <w:lang w:eastAsia="zh-CN"/>
        </w:rPr>
        <w:pict>
          <v:shape id="_x0000_s1030" type="#_x0000_t75" alt="galactose" style="position:absolute;left:0;text-align:left;margin-left:341.6pt;margin-top:115.35pt;width:125.25pt;height:132.75pt;z-index:-251660800;visibility:visible">
            <v:imagedata r:id="rId12" o:title=""/>
          </v:shape>
        </w:pict>
      </w:r>
      <w:r>
        <w:rPr>
          <w:noProof/>
          <w:lang w:eastAsia="zh-CN"/>
        </w:rPr>
        <w:pict>
          <v:shape id="Picture 2" o:spid="_x0000_s1031" type="#_x0000_t75" alt="glucose7a" style="position:absolute;left:0;text-align:left;margin-left:-18.4pt;margin-top:115.35pt;width:155.25pt;height:150.75pt;z-index:-251662848;visibility:visible">
            <v:imagedata r:id="rId13" o:title=""/>
          </v:shape>
        </w:pict>
      </w:r>
      <w:r>
        <w:rPr>
          <w:noProof/>
          <w:lang w:eastAsia="zh-CN"/>
        </w:rPr>
        <w:pict>
          <v:shape id="_x0000_s1032" type="#_x0000_t75" alt="fructose1" style="position:absolute;left:0;text-align:left;margin-left:161.6pt;margin-top:123.6pt;width:165pt;height:142.5pt;z-index:-251661824;visibility:visible">
            <v:imagedata r:id="rId14" o:title=""/>
          </v:shape>
        </w:pict>
      </w:r>
      <w:r w:rsidRPr="000E008B">
        <w:rPr>
          <w:rFonts w:ascii="Calibri" w:hAnsi="Calibri" w:cs="Calibri"/>
          <w:b/>
          <w:bCs/>
          <w:noProof/>
          <w:sz w:val="22"/>
          <w:szCs w:val="22"/>
          <w:lang w:eastAsia="zh-CN"/>
        </w:rPr>
        <w:pict>
          <v:shape id="Picture 1" o:spid="_x0000_i1026" type="#_x0000_t75" alt="three_ways_to_repre_c_la_739" style="width:353.25pt;height:127.5pt;visibility:visible">
            <v:imagedata r:id="rId15" o:title=""/>
          </v:shape>
        </w:pict>
      </w:r>
    </w:p>
    <w:p w:rsidR="00C64125" w:rsidRDefault="00C64125" w:rsidP="00F2706B">
      <w:pPr>
        <w:spacing w:line="276" w:lineRule="auto"/>
        <w:jc w:val="center"/>
        <w:rPr>
          <w:rFonts w:ascii="Calibri" w:hAnsi="Calibri" w:cs="Calibri"/>
          <w:b/>
          <w:bCs/>
          <w:sz w:val="22"/>
          <w:szCs w:val="22"/>
        </w:rPr>
      </w:pPr>
    </w:p>
    <w:p w:rsidR="00C64125" w:rsidRDefault="00C64125" w:rsidP="00D81DEB">
      <w:pPr>
        <w:spacing w:line="276" w:lineRule="auto"/>
        <w:rPr>
          <w:rFonts w:ascii="Calibri" w:hAnsi="Calibri" w:cs="Calibri"/>
          <w:b/>
          <w:bCs/>
          <w:sz w:val="22"/>
          <w:szCs w:val="22"/>
        </w:rPr>
      </w:pPr>
    </w:p>
    <w:p w:rsidR="00C64125" w:rsidRDefault="00C64125" w:rsidP="00D81DEB">
      <w:pPr>
        <w:spacing w:line="276" w:lineRule="auto"/>
        <w:rPr>
          <w:rFonts w:ascii="Calibri" w:hAnsi="Calibri" w:cs="Calibri"/>
          <w:b/>
          <w:bCs/>
          <w:sz w:val="22"/>
          <w:szCs w:val="22"/>
        </w:rPr>
      </w:pPr>
    </w:p>
    <w:p w:rsidR="00C64125" w:rsidRDefault="00C64125" w:rsidP="00D81DEB">
      <w:pPr>
        <w:spacing w:line="276" w:lineRule="auto"/>
        <w:rPr>
          <w:rFonts w:ascii="Calibri" w:hAnsi="Calibri" w:cs="Calibri"/>
          <w:b/>
          <w:bCs/>
          <w:sz w:val="22"/>
          <w:szCs w:val="22"/>
        </w:rPr>
      </w:pPr>
    </w:p>
    <w:p w:rsidR="00C64125" w:rsidRDefault="00C64125" w:rsidP="00D81DEB">
      <w:pPr>
        <w:spacing w:line="276" w:lineRule="auto"/>
        <w:rPr>
          <w:rFonts w:ascii="Calibri" w:hAnsi="Calibri" w:cs="Calibri"/>
          <w:b/>
          <w:bCs/>
          <w:sz w:val="22"/>
          <w:szCs w:val="22"/>
        </w:rPr>
      </w:pPr>
    </w:p>
    <w:p w:rsidR="00C64125" w:rsidRDefault="00C64125" w:rsidP="00D81DEB">
      <w:pPr>
        <w:spacing w:line="276" w:lineRule="auto"/>
        <w:rPr>
          <w:rFonts w:ascii="Calibri" w:hAnsi="Calibri" w:cs="Calibri"/>
          <w:b/>
          <w:bCs/>
          <w:sz w:val="22"/>
          <w:szCs w:val="22"/>
        </w:rPr>
      </w:pPr>
    </w:p>
    <w:p w:rsidR="00C64125" w:rsidRDefault="00C64125" w:rsidP="00D81DEB">
      <w:pPr>
        <w:spacing w:line="276" w:lineRule="auto"/>
        <w:rPr>
          <w:rFonts w:ascii="Calibri" w:hAnsi="Calibri" w:cs="Calibri"/>
          <w:b/>
          <w:bCs/>
          <w:sz w:val="22"/>
          <w:szCs w:val="22"/>
        </w:rPr>
      </w:pPr>
    </w:p>
    <w:p w:rsidR="00C64125" w:rsidRDefault="00C64125" w:rsidP="00D81DEB">
      <w:pPr>
        <w:spacing w:line="276" w:lineRule="auto"/>
        <w:rPr>
          <w:rFonts w:ascii="Calibri" w:hAnsi="Calibri" w:cs="Calibri"/>
          <w:b/>
          <w:bCs/>
          <w:sz w:val="22"/>
          <w:szCs w:val="22"/>
        </w:rPr>
      </w:pPr>
      <w:r>
        <w:rPr>
          <w:rFonts w:ascii="Calibri" w:hAnsi="Calibri" w:cs="Calibri"/>
          <w:b/>
          <w:bCs/>
          <w:sz w:val="22"/>
          <w:szCs w:val="22"/>
        </w:rPr>
        <w:tab/>
        <w:t>_____________</w:t>
      </w:r>
      <w:r>
        <w:rPr>
          <w:rFonts w:ascii="Calibri" w:hAnsi="Calibri" w:cs="Calibri"/>
          <w:b/>
          <w:bCs/>
          <w:sz w:val="22"/>
          <w:szCs w:val="22"/>
        </w:rPr>
        <w:tab/>
      </w:r>
      <w:r>
        <w:rPr>
          <w:rFonts w:ascii="Calibri" w:hAnsi="Calibri" w:cs="Calibri"/>
          <w:b/>
          <w:bCs/>
          <w:sz w:val="22"/>
          <w:szCs w:val="22"/>
        </w:rPr>
        <w:tab/>
      </w:r>
      <w:r>
        <w:rPr>
          <w:rFonts w:ascii="Calibri" w:hAnsi="Calibri" w:cs="Calibri"/>
          <w:b/>
          <w:bCs/>
          <w:sz w:val="22"/>
          <w:szCs w:val="22"/>
        </w:rPr>
        <w:tab/>
        <w:t>_______________</w:t>
      </w:r>
      <w:r>
        <w:rPr>
          <w:rFonts w:ascii="Calibri" w:hAnsi="Calibri" w:cs="Calibri"/>
          <w:b/>
          <w:bCs/>
          <w:sz w:val="22"/>
          <w:szCs w:val="22"/>
        </w:rPr>
        <w:tab/>
      </w:r>
      <w:r>
        <w:rPr>
          <w:rFonts w:ascii="Calibri" w:hAnsi="Calibri" w:cs="Calibri"/>
          <w:b/>
          <w:bCs/>
          <w:sz w:val="22"/>
          <w:szCs w:val="22"/>
        </w:rPr>
        <w:tab/>
      </w:r>
      <w:r>
        <w:rPr>
          <w:rFonts w:ascii="Calibri" w:hAnsi="Calibri" w:cs="Calibri"/>
          <w:b/>
          <w:bCs/>
          <w:sz w:val="22"/>
          <w:szCs w:val="22"/>
        </w:rPr>
        <w:tab/>
      </w:r>
      <w:r>
        <w:rPr>
          <w:rFonts w:ascii="Calibri" w:hAnsi="Calibri" w:cs="Calibri"/>
          <w:b/>
          <w:bCs/>
          <w:sz w:val="22"/>
          <w:szCs w:val="22"/>
        </w:rPr>
        <w:tab/>
        <w:t>_____________</w:t>
      </w: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  <w:r w:rsidRPr="002A7586">
        <w:rPr>
          <w:rFonts w:ascii="Calibri" w:hAnsi="Calibri" w:cs="Calibri"/>
          <w:b/>
          <w:bCs/>
        </w:rPr>
        <w:t>Disaccharides</w:t>
      </w:r>
    </w:p>
    <w:p w:rsidR="00C64125" w:rsidRPr="002A7586" w:rsidRDefault="00C64125" w:rsidP="00F2706B">
      <w:pPr>
        <w:numPr>
          <w:ilvl w:val="0"/>
          <w:numId w:val="12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________________ contain _____bonded monosaccharides</w:t>
      </w:r>
    </w:p>
    <w:p w:rsidR="00C64125" w:rsidRPr="002A7586" w:rsidRDefault="00C64125" w:rsidP="00F2706B">
      <w:pPr>
        <w:numPr>
          <w:ilvl w:val="0"/>
          <w:numId w:val="12"/>
        </w:numPr>
        <w:spacing w:line="276" w:lineRule="auto"/>
        <w:rPr>
          <w:rFonts w:ascii="Calibri" w:hAnsi="Calibri" w:cs="Calibri"/>
        </w:rPr>
      </w:pPr>
    </w:p>
    <w:p w:rsidR="00C64125" w:rsidRPr="002A7586" w:rsidRDefault="00C64125" w:rsidP="00F2706B">
      <w:pPr>
        <w:numPr>
          <w:ilvl w:val="0"/>
          <w:numId w:val="12"/>
        </w:numPr>
        <w:spacing w:line="276" w:lineRule="auto"/>
        <w:rPr>
          <w:rFonts w:ascii="Calibri" w:hAnsi="Calibri" w:cs="Calibri"/>
        </w:rPr>
      </w:pPr>
      <w:r w:rsidRPr="000E008B">
        <w:rPr>
          <w:rFonts w:ascii="Calibri" w:hAnsi="Calibri" w:cs="Calibri"/>
          <w:noProof/>
          <w:lang w:eastAsia="zh-CN"/>
        </w:rPr>
        <w:pict>
          <v:shape id="Picture 5" o:spid="_x0000_i1027" type="#_x0000_t75" alt="synthesi_degradatio_c_la_739" style="width:426pt;height:120.75pt;visibility:visible">
            <v:imagedata r:id="rId16" o:title=""/>
          </v:shape>
        </w:pict>
      </w:r>
    </w:p>
    <w:p w:rsidR="00C64125" w:rsidRPr="002A7586" w:rsidRDefault="00C64125" w:rsidP="00B16FBC">
      <w:pPr>
        <w:spacing w:line="276" w:lineRule="auto"/>
        <w:ind w:left="720"/>
        <w:rPr>
          <w:rFonts w:ascii="Calibri" w:hAnsi="Calibri" w:cs="Calibri"/>
        </w:rPr>
      </w:pPr>
    </w:p>
    <w:p w:rsidR="00C64125" w:rsidRPr="002A7586" w:rsidRDefault="00C64125" w:rsidP="00B16FBC">
      <w:pPr>
        <w:numPr>
          <w:ilvl w:val="0"/>
          <w:numId w:val="12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Have a common formula ______________</w:t>
      </w:r>
    </w:p>
    <w:p w:rsidR="00C64125" w:rsidRPr="002A7586" w:rsidRDefault="00C64125" w:rsidP="00F2706B">
      <w:pPr>
        <w:numPr>
          <w:ilvl w:val="0"/>
          <w:numId w:val="12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Common disaccharides:</w:t>
      </w:r>
    </w:p>
    <w:p w:rsidR="00C64125" w:rsidRPr="002A7586" w:rsidRDefault="00C64125" w:rsidP="00F2706B">
      <w:pPr>
        <w:numPr>
          <w:ilvl w:val="1"/>
          <w:numId w:val="12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___________ - two molecules of glucose</w:t>
      </w:r>
    </w:p>
    <w:p w:rsidR="00C64125" w:rsidRPr="002A7586" w:rsidRDefault="00C64125" w:rsidP="00F2706B">
      <w:pPr>
        <w:numPr>
          <w:ilvl w:val="1"/>
          <w:numId w:val="12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___________ – one glucose, one fructose</w:t>
      </w:r>
    </w:p>
    <w:p w:rsidR="00C64125" w:rsidRPr="002A7586" w:rsidRDefault="00C64125" w:rsidP="00D81DEB">
      <w:pPr>
        <w:numPr>
          <w:ilvl w:val="1"/>
          <w:numId w:val="12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___________ – one glucose, one galactose</w:t>
      </w: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  <w:r w:rsidRPr="002A7586">
        <w:rPr>
          <w:rFonts w:ascii="Calibri" w:hAnsi="Calibri" w:cs="Calibri"/>
          <w:b/>
          <w:bCs/>
        </w:rPr>
        <w:t>Polysaccharides</w:t>
      </w:r>
    </w:p>
    <w:p w:rsidR="00C64125" w:rsidRPr="002A7586" w:rsidRDefault="00C64125" w:rsidP="00DB0898">
      <w:pPr>
        <w:numPr>
          <w:ilvl w:val="0"/>
          <w:numId w:val="13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Polysaccharides are long polymers that contain _______ glucose subunits.</w:t>
      </w:r>
    </w:p>
    <w:p w:rsidR="00C64125" w:rsidRPr="002A7586" w:rsidRDefault="00C64125" w:rsidP="00DB0898">
      <w:pPr>
        <w:numPr>
          <w:ilvl w:val="0"/>
          <w:numId w:val="13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basic formula ______________</w:t>
      </w:r>
    </w:p>
    <w:p w:rsidR="00C64125" w:rsidRPr="002A7586" w:rsidRDefault="00C64125" w:rsidP="00DB0898">
      <w:pPr>
        <w:numPr>
          <w:ilvl w:val="1"/>
          <w:numId w:val="13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n= dozens to thousands of glucose units</w:t>
      </w:r>
    </w:p>
    <w:p w:rsidR="00C64125" w:rsidRPr="002A7586" w:rsidRDefault="00C64125" w:rsidP="00DB0898">
      <w:pPr>
        <w:numPr>
          <w:ilvl w:val="0"/>
          <w:numId w:val="13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 xml:space="preserve">Three main types: </w:t>
      </w:r>
    </w:p>
    <w:p w:rsidR="00C64125" w:rsidRPr="002A7586" w:rsidRDefault="00C64125" w:rsidP="00DB0898">
      <w:pPr>
        <w:numPr>
          <w:ilvl w:val="1"/>
          <w:numId w:val="13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__________ is the storage form of glucose in ___________</w:t>
      </w:r>
    </w:p>
    <w:p w:rsidR="00C64125" w:rsidRPr="002A7586" w:rsidRDefault="00C64125" w:rsidP="00DB0898">
      <w:pPr>
        <w:numPr>
          <w:ilvl w:val="1"/>
          <w:numId w:val="13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__________ is the storage form of glucose in ___________</w:t>
      </w:r>
    </w:p>
    <w:p w:rsidR="00C64125" w:rsidRPr="002A7586" w:rsidRDefault="00C64125" w:rsidP="00D81DEB">
      <w:pPr>
        <w:numPr>
          <w:ilvl w:val="1"/>
          <w:numId w:val="13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__________ can be found in the ________ ________of plants.</w:t>
      </w: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  <w:lang w:val="en-CA"/>
        </w:rPr>
      </w:pPr>
      <w:r>
        <w:rPr>
          <w:noProof/>
          <w:lang w:eastAsia="zh-CN"/>
        </w:rPr>
        <w:pict>
          <v:shape id="_x0000_s1033" type="#_x0000_t75" style="position:absolute;margin-left:233.6pt;margin-top:.85pt;width:318pt;height:66pt;z-index:-251658752;visibility:visible">
            <v:imagedata r:id="rId17" o:title=""/>
          </v:shape>
        </w:pict>
      </w:r>
      <w:r w:rsidRPr="002A7586">
        <w:rPr>
          <w:rFonts w:ascii="Calibri" w:hAnsi="Calibri" w:cs="Calibri"/>
          <w:b/>
          <w:bCs/>
          <w:lang w:val="en-CA"/>
        </w:rPr>
        <w:t>Starch</w:t>
      </w:r>
    </w:p>
    <w:p w:rsidR="00C64125" w:rsidRPr="002A7586" w:rsidRDefault="00C64125" w:rsidP="00DB0898">
      <w:pPr>
        <w:numPr>
          <w:ilvl w:val="0"/>
          <w:numId w:val="14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>Storage form of glucose in _________</w:t>
      </w:r>
    </w:p>
    <w:p w:rsidR="00C64125" w:rsidRPr="002A7586" w:rsidRDefault="00C64125" w:rsidP="00DB0898">
      <w:pPr>
        <w:numPr>
          <w:ilvl w:val="0"/>
          <w:numId w:val="14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>_____ side chains of glucose</w:t>
      </w:r>
    </w:p>
    <w:p w:rsidR="00C64125" w:rsidRPr="002A7586" w:rsidRDefault="00C64125" w:rsidP="00D81DEB">
      <w:pPr>
        <w:numPr>
          <w:ilvl w:val="0"/>
          <w:numId w:val="14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>Linkage between glucose units are the same</w:t>
      </w: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  <w:r w:rsidRPr="002A7586">
        <w:rPr>
          <w:rFonts w:ascii="Calibri" w:hAnsi="Calibri" w:cs="Calibri"/>
          <w:b/>
          <w:bCs/>
          <w:lang w:val="en-CA"/>
        </w:rPr>
        <w:t>Glycogen</w:t>
      </w:r>
    </w:p>
    <w:p w:rsidR="00C64125" w:rsidRPr="002A7586" w:rsidRDefault="00C64125" w:rsidP="00DB0898">
      <w:pPr>
        <w:numPr>
          <w:ilvl w:val="0"/>
          <w:numId w:val="15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>“animal starch” stored in the liver and muscle tissue</w:t>
      </w:r>
    </w:p>
    <w:p w:rsidR="00C64125" w:rsidRPr="002A7586" w:rsidRDefault="00C64125" w:rsidP="00DB0898">
      <w:pPr>
        <w:numPr>
          <w:ilvl w:val="0"/>
          <w:numId w:val="15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>Storage form of glucose in __________</w:t>
      </w:r>
    </w:p>
    <w:p w:rsidR="00C64125" w:rsidRPr="002A7586" w:rsidRDefault="00C64125" w:rsidP="00DB0898">
      <w:pPr>
        <w:numPr>
          <w:ilvl w:val="0"/>
          <w:numId w:val="15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>_________ side chains of glucose</w:t>
      </w:r>
    </w:p>
    <w:p w:rsidR="00C64125" w:rsidRPr="002A7586" w:rsidRDefault="00C64125" w:rsidP="001B7DDB">
      <w:pPr>
        <w:numPr>
          <w:ilvl w:val="0"/>
          <w:numId w:val="15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>Linkage between glucose units the same</w:t>
      </w:r>
    </w:p>
    <w:p w:rsidR="00C64125" w:rsidRPr="002A7586" w:rsidRDefault="00C64125" w:rsidP="001B7DDB">
      <w:p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>Figure 2.17 pg. 33</w:t>
      </w:r>
      <w:r w:rsidRPr="002A7586">
        <w:rPr>
          <w:rFonts w:ascii="Calibri" w:hAnsi="Calibri" w:cs="Calibri"/>
          <w:lang w:val="en-CA"/>
        </w:rPr>
        <w:tab/>
      </w:r>
      <w:r w:rsidRPr="002A7586">
        <w:rPr>
          <w:rFonts w:ascii="Calibri" w:hAnsi="Calibri" w:cs="Calibri"/>
          <w:lang w:val="en-CA"/>
        </w:rPr>
        <w:tab/>
      </w:r>
      <w:r w:rsidRPr="002A7586">
        <w:rPr>
          <w:rFonts w:ascii="Calibri" w:hAnsi="Calibri" w:cs="Calibri"/>
          <w:lang w:val="en-CA"/>
        </w:rPr>
        <w:tab/>
      </w:r>
      <w:r w:rsidRPr="002A7586">
        <w:rPr>
          <w:rFonts w:ascii="Calibri" w:hAnsi="Calibri" w:cs="Calibri"/>
          <w:lang w:val="en-CA"/>
        </w:rPr>
        <w:tab/>
        <w:t>Figure 2.18 pg. 33</w:t>
      </w: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  <w:r>
        <w:rPr>
          <w:noProof/>
          <w:lang w:eastAsia="zh-CN"/>
        </w:rPr>
        <w:pict>
          <v:shape id="Picture 1" o:spid="_x0000_s1034" type="#_x0000_t75" alt="mad86751_02_17" style="position:absolute;margin-left:-29.65pt;margin-top:5.75pt;width:237pt;height:273pt;z-index:-251659776;visibility:visible">
            <v:imagedata r:id="rId18" o:title=""/>
          </v:shape>
        </w:pict>
      </w:r>
      <w:r>
        <w:rPr>
          <w:noProof/>
          <w:lang w:eastAsia="zh-CN"/>
        </w:rPr>
        <w:pict>
          <v:shape id="_x0000_s1035" type="#_x0000_t75" alt="mad86751_02_18" style="position:absolute;margin-left:218.6pt;margin-top:14pt;width:254.25pt;height:259.5pt;z-index:-251657728;visibility:visible">
            <v:imagedata r:id="rId19" o:title=""/>
          </v:shape>
        </w:pict>
      </w: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  <w:lang w:val="en-CA"/>
        </w:rPr>
      </w:pPr>
      <w:r>
        <w:rPr>
          <w:noProof/>
          <w:lang w:eastAsia="zh-CN"/>
        </w:rPr>
        <w:pict>
          <v:shape id="_x0000_s1036" type="#_x0000_t75" style="position:absolute;margin-left:214.85pt;margin-top:-7.2pt;width:273pt;height:77.25pt;z-index:-251656704;visibility:visible">
            <v:imagedata r:id="rId20" o:title=""/>
          </v:shape>
        </w:pict>
      </w:r>
      <w:r w:rsidRPr="002A7586">
        <w:rPr>
          <w:rFonts w:ascii="Calibri" w:hAnsi="Calibri" w:cs="Calibri"/>
          <w:b/>
          <w:bCs/>
          <w:lang w:val="en-CA"/>
        </w:rPr>
        <w:t>Cellulose</w:t>
      </w:r>
    </w:p>
    <w:p w:rsidR="00C64125" w:rsidRPr="002A7586" w:rsidRDefault="00C64125" w:rsidP="001B7DDB">
      <w:pPr>
        <w:numPr>
          <w:ilvl w:val="0"/>
          <w:numId w:val="16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>Gives plants its _____________</w:t>
      </w:r>
    </w:p>
    <w:p w:rsidR="00C64125" w:rsidRPr="002A7586" w:rsidRDefault="00C64125" w:rsidP="001B7DDB">
      <w:pPr>
        <w:numPr>
          <w:ilvl w:val="0"/>
          <w:numId w:val="16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>Found in the _____ _______of plants</w:t>
      </w:r>
    </w:p>
    <w:p w:rsidR="00C64125" w:rsidRPr="002A7586" w:rsidRDefault="00C64125" w:rsidP="001B7DDB">
      <w:pPr>
        <w:numPr>
          <w:ilvl w:val="0"/>
          <w:numId w:val="16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>____ side chains of glucose</w:t>
      </w:r>
    </w:p>
    <w:p w:rsidR="00C64125" w:rsidRPr="002A7586" w:rsidRDefault="00C64125" w:rsidP="001B7DDB">
      <w:pPr>
        <w:numPr>
          <w:ilvl w:val="0"/>
          <w:numId w:val="16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>Different linkages between glucose units</w:t>
      </w:r>
    </w:p>
    <w:p w:rsidR="00C64125" w:rsidRPr="002A7586" w:rsidRDefault="00C64125" w:rsidP="00D81DEB">
      <w:pPr>
        <w:spacing w:line="276" w:lineRule="auto"/>
        <w:rPr>
          <w:rFonts w:ascii="Calibri" w:hAnsi="Calibri" w:cs="Calibri"/>
        </w:rPr>
      </w:pPr>
      <w:r>
        <w:rPr>
          <w:noProof/>
          <w:lang w:eastAsia="zh-CN"/>
        </w:rPr>
        <w:pict>
          <v:shape id="Picture 5" o:spid="_x0000_s1037" type="#_x0000_t75" alt="mad86751_02_19" style="position:absolute;margin-left:-45.4pt;margin-top:15.35pt;width:3in;height:253.5pt;z-index:-251655680;visibility:visible" wrapcoords="-75 0 -75 21536 21600 21536 21600 0 -75 0">
            <v:imagedata r:id="rId21" o:title=""/>
            <w10:wrap type="tight"/>
          </v:shape>
        </w:pict>
      </w:r>
      <w:r w:rsidRPr="002A7586">
        <w:rPr>
          <w:rFonts w:ascii="Calibri" w:hAnsi="Calibri" w:cs="Calibri"/>
          <w:lang w:val="en-CA"/>
        </w:rPr>
        <w:t>Fig. 219 pg. 33</w:t>
      </w:r>
    </w:p>
    <w:p w:rsidR="00C64125" w:rsidRPr="002A7586" w:rsidRDefault="00C64125" w:rsidP="001B7DDB">
      <w:pPr>
        <w:numPr>
          <w:ilvl w:val="0"/>
          <w:numId w:val="17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 xml:space="preserve">Our digestive system is unable to _________this linkage.  </w:t>
      </w:r>
    </w:p>
    <w:p w:rsidR="00C64125" w:rsidRPr="002A7586" w:rsidRDefault="00C64125" w:rsidP="001B7DDB">
      <w:pPr>
        <w:numPr>
          <w:ilvl w:val="0"/>
          <w:numId w:val="17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 xml:space="preserve">Cellulose passes through our system as ________ or _______________.  </w:t>
      </w:r>
    </w:p>
    <w:p w:rsidR="00C64125" w:rsidRPr="002A7586" w:rsidRDefault="00C64125" w:rsidP="001B7DDB">
      <w:pPr>
        <w:numPr>
          <w:ilvl w:val="0"/>
          <w:numId w:val="17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May be important for good health and prevention of colon cancer</w:t>
      </w:r>
    </w:p>
    <w:p w:rsidR="00C64125" w:rsidRPr="002A7586" w:rsidRDefault="00C64125" w:rsidP="001B7DDB">
      <w:pPr>
        <w:spacing w:line="276" w:lineRule="auto"/>
        <w:jc w:val="center"/>
        <w:rPr>
          <w:rFonts w:ascii="Calibri" w:hAnsi="Calibri" w:cs="Calibri"/>
          <w:b/>
          <w:bCs/>
        </w:rPr>
      </w:pPr>
      <w:r w:rsidRPr="000E008B">
        <w:rPr>
          <w:rFonts w:ascii="Calibri" w:hAnsi="Calibri" w:cs="Calibri"/>
          <w:b/>
          <w:bCs/>
          <w:noProof/>
          <w:lang w:eastAsia="zh-CN"/>
        </w:rPr>
        <w:pict>
          <v:shape id="Picture 6" o:spid="_x0000_i1028" type="#_x0000_t75" style="width:231.75pt;height:148.5pt;visibility:visible">
            <v:imagedata r:id="rId22" o:title=""/>
          </v:shape>
        </w:pict>
      </w: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  <w:lang w:val="en-CA"/>
        </w:rPr>
      </w:pPr>
      <w:r w:rsidRPr="002A7586">
        <w:rPr>
          <w:rFonts w:ascii="Calibri" w:hAnsi="Calibri" w:cs="Calibri"/>
          <w:b/>
          <w:bCs/>
          <w:lang w:val="en-CA"/>
        </w:rPr>
        <w:t>Summary of Carbohydrates</w:t>
      </w:r>
    </w:p>
    <w:p w:rsidR="00C64125" w:rsidRPr="002A7586" w:rsidRDefault="00C64125" w:rsidP="001B7DDB">
      <w:pPr>
        <w:numPr>
          <w:ilvl w:val="0"/>
          <w:numId w:val="18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>1) Source of short-term energy for all organisms:</w:t>
      </w:r>
    </w:p>
    <w:p w:rsidR="00C64125" w:rsidRPr="002A7586" w:rsidRDefault="00C64125" w:rsidP="001B7DDB">
      <w:pPr>
        <w:numPr>
          <w:ilvl w:val="1"/>
          <w:numId w:val="18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>Animals – glycogen</w:t>
      </w:r>
    </w:p>
    <w:p w:rsidR="00C64125" w:rsidRPr="002A7586" w:rsidRDefault="00C64125" w:rsidP="001B7DDB">
      <w:pPr>
        <w:numPr>
          <w:ilvl w:val="1"/>
          <w:numId w:val="18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>Plants – starch</w:t>
      </w:r>
    </w:p>
    <w:p w:rsidR="00C64125" w:rsidRPr="002A7586" w:rsidRDefault="00C64125" w:rsidP="001B7DDB">
      <w:pPr>
        <w:numPr>
          <w:ilvl w:val="1"/>
          <w:numId w:val="18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>Energy is released as the carbohydrates are broken down by hydrolysis</w:t>
      </w:r>
    </w:p>
    <w:p w:rsidR="00C64125" w:rsidRPr="002A7586" w:rsidRDefault="00C64125" w:rsidP="001B7DDB">
      <w:pPr>
        <w:numPr>
          <w:ilvl w:val="0"/>
          <w:numId w:val="18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>2) Structural molecules in plants - cellulose</w:t>
      </w: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  <w:lang w:val="en-CA"/>
        </w:rPr>
      </w:pPr>
      <w:r w:rsidRPr="002A7586">
        <w:rPr>
          <w:rFonts w:ascii="Calibri" w:hAnsi="Calibri" w:cs="Calibri"/>
          <w:b/>
          <w:bCs/>
          <w:lang w:val="en-CA"/>
        </w:rPr>
        <w:t>2.6 Lipids</w:t>
      </w:r>
    </w:p>
    <w:p w:rsidR="00C64125" w:rsidRPr="002A7586" w:rsidRDefault="00C64125" w:rsidP="001B7DDB">
      <w:pPr>
        <w:numPr>
          <w:ilvl w:val="0"/>
          <w:numId w:val="1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>Include:</w:t>
      </w:r>
    </w:p>
    <w:p w:rsidR="00C64125" w:rsidRPr="002A7586" w:rsidRDefault="00C64125" w:rsidP="001B7DDB">
      <w:pPr>
        <w:numPr>
          <w:ilvl w:val="1"/>
          <w:numId w:val="1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>_______ and _______</w:t>
      </w:r>
    </w:p>
    <w:p w:rsidR="00C64125" w:rsidRPr="002A7586" w:rsidRDefault="00C64125" w:rsidP="001B7DDB">
      <w:pPr>
        <w:numPr>
          <w:ilvl w:val="1"/>
          <w:numId w:val="1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>__________________</w:t>
      </w:r>
    </w:p>
    <w:p w:rsidR="00C64125" w:rsidRPr="002A7586" w:rsidRDefault="00C64125" w:rsidP="001B7DDB">
      <w:pPr>
        <w:numPr>
          <w:ilvl w:val="1"/>
          <w:numId w:val="1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>____________</w:t>
      </w:r>
    </w:p>
    <w:p w:rsidR="00C64125" w:rsidRPr="002A7586" w:rsidRDefault="00C64125" w:rsidP="001B7DDB">
      <w:pPr>
        <w:numPr>
          <w:ilvl w:val="0"/>
          <w:numId w:val="1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We eat lipids as part of our food.  Our bodies are capable of producing them as well as metabolizing them</w:t>
      </w:r>
    </w:p>
    <w:p w:rsidR="00C64125" w:rsidRPr="002A7586" w:rsidRDefault="00C64125" w:rsidP="001B7DDB">
      <w:pPr>
        <w:numPr>
          <w:ilvl w:val="0"/>
          <w:numId w:val="1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Next to glucose, fats are the second most important__________molecule for us</w:t>
      </w:r>
    </w:p>
    <w:p w:rsidR="00C64125" w:rsidRPr="002A7586" w:rsidRDefault="00C64125" w:rsidP="001B7DDB">
      <w:pPr>
        <w:numPr>
          <w:ilvl w:val="0"/>
          <w:numId w:val="1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 xml:space="preserve">Unfortunately, we store them in </w:t>
      </w:r>
      <w:r w:rsidRPr="002A7586">
        <w:rPr>
          <w:rFonts w:ascii="Calibri" w:hAnsi="Calibri" w:cs="Calibri"/>
          <w:i/>
          <w:iCs/>
        </w:rPr>
        <w:t xml:space="preserve">adipose </w:t>
      </w:r>
      <w:r w:rsidRPr="002A7586">
        <w:rPr>
          <w:rFonts w:ascii="Calibri" w:hAnsi="Calibri" w:cs="Calibri"/>
        </w:rPr>
        <w:t>(____) cells</w:t>
      </w:r>
    </w:p>
    <w:p w:rsidR="00C64125" w:rsidRPr="002A7586" w:rsidRDefault="00C64125" w:rsidP="001B7DDB">
      <w:pPr>
        <w:numPr>
          <w:ilvl w:val="0"/>
          <w:numId w:val="1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 xml:space="preserve">Some functions: </w:t>
      </w:r>
    </w:p>
    <w:p w:rsidR="00C64125" w:rsidRPr="002A7586" w:rsidRDefault="00C64125" w:rsidP="001B7DDB">
      <w:pPr>
        <w:numPr>
          <w:ilvl w:val="1"/>
          <w:numId w:val="1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b/>
          <w:bCs/>
        </w:rPr>
        <w:t>_________</w:t>
      </w:r>
      <w:r w:rsidRPr="002A7586">
        <w:rPr>
          <w:rFonts w:ascii="Calibri" w:hAnsi="Calibri" w:cs="Calibri"/>
        </w:rPr>
        <w:t xml:space="preserve"> energy storage</w:t>
      </w:r>
    </w:p>
    <w:p w:rsidR="00C64125" w:rsidRPr="002A7586" w:rsidRDefault="00C64125" w:rsidP="001B7DDB">
      <w:pPr>
        <w:numPr>
          <w:ilvl w:val="1"/>
          <w:numId w:val="1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 xml:space="preserve">Insulation against </w:t>
      </w:r>
      <w:r w:rsidRPr="002A7586">
        <w:rPr>
          <w:rFonts w:ascii="Calibri" w:hAnsi="Calibri" w:cs="Calibri"/>
          <w:b/>
          <w:bCs/>
        </w:rPr>
        <w:t>______ ______</w:t>
      </w:r>
    </w:p>
    <w:p w:rsidR="00C64125" w:rsidRPr="002A7586" w:rsidRDefault="00C64125" w:rsidP="001B7DDB">
      <w:pPr>
        <w:numPr>
          <w:ilvl w:val="1"/>
          <w:numId w:val="1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b/>
          <w:bCs/>
        </w:rPr>
        <w:t>______________</w:t>
      </w:r>
      <w:r w:rsidRPr="002A7586">
        <w:rPr>
          <w:rFonts w:ascii="Calibri" w:hAnsi="Calibri" w:cs="Calibri"/>
        </w:rPr>
        <w:t xml:space="preserve"> of major organs</w:t>
      </w:r>
    </w:p>
    <w:p w:rsidR="00C64125" w:rsidRPr="002A7586" w:rsidRDefault="00C64125" w:rsidP="001B7DDB">
      <w:pPr>
        <w:numPr>
          <w:ilvl w:val="1"/>
          <w:numId w:val="1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 xml:space="preserve">Primary component of the </w:t>
      </w:r>
      <w:r w:rsidRPr="002A7586">
        <w:rPr>
          <w:rFonts w:ascii="Calibri" w:hAnsi="Calibri" w:cs="Calibri"/>
          <w:b/>
          <w:bCs/>
        </w:rPr>
        <w:t>_____ ______________</w:t>
      </w:r>
    </w:p>
    <w:p w:rsidR="00C64125" w:rsidRPr="002A7586" w:rsidRDefault="00C64125" w:rsidP="001B7DDB">
      <w:pPr>
        <w:numPr>
          <w:ilvl w:val="0"/>
          <w:numId w:val="1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 xml:space="preserve">Molecules also contain carbon, hydrogen, and oxygen but the H:O ratio is </w:t>
      </w:r>
      <w:r w:rsidRPr="002A7586">
        <w:rPr>
          <w:rFonts w:ascii="Calibri" w:hAnsi="Calibri" w:cs="Calibri"/>
          <w:b/>
          <w:bCs/>
        </w:rPr>
        <w:t>___________</w:t>
      </w:r>
      <w:r w:rsidRPr="002A7586">
        <w:rPr>
          <w:rFonts w:ascii="Calibri" w:hAnsi="Calibri" w:cs="Calibri"/>
        </w:rPr>
        <w:t xml:space="preserve"> than 2:1</w:t>
      </w:r>
    </w:p>
    <w:p w:rsidR="00C64125" w:rsidRPr="002A7586" w:rsidRDefault="00C64125" w:rsidP="001B7DDB">
      <w:pPr>
        <w:numPr>
          <w:ilvl w:val="0"/>
          <w:numId w:val="1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Lipids do not dissolve in water (</w:t>
      </w:r>
      <w:r w:rsidRPr="002A7586">
        <w:rPr>
          <w:rFonts w:ascii="Calibri" w:hAnsi="Calibri" w:cs="Calibri"/>
          <w:b/>
          <w:bCs/>
        </w:rPr>
        <w:t>__________</w:t>
      </w:r>
      <w:r w:rsidRPr="002A7586">
        <w:rPr>
          <w:rFonts w:ascii="Calibri" w:hAnsi="Calibri" w:cs="Calibri"/>
        </w:rPr>
        <w:t>)</w:t>
      </w:r>
    </w:p>
    <w:p w:rsidR="00C64125" w:rsidRPr="002A7586" w:rsidRDefault="00C64125" w:rsidP="001B7DDB">
      <w:pPr>
        <w:numPr>
          <w:ilvl w:val="0"/>
          <w:numId w:val="1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 xml:space="preserve">Lipids are electrically </w:t>
      </w:r>
      <w:r w:rsidRPr="002A7586">
        <w:rPr>
          <w:rFonts w:ascii="Calibri" w:hAnsi="Calibri" w:cs="Calibri"/>
          <w:b/>
          <w:bCs/>
        </w:rPr>
        <w:t>__________</w:t>
      </w:r>
    </w:p>
    <w:p w:rsidR="00C64125" w:rsidRPr="002A7586" w:rsidRDefault="00C64125" w:rsidP="001B7DDB">
      <w:pPr>
        <w:spacing w:line="276" w:lineRule="auto"/>
        <w:rPr>
          <w:rFonts w:ascii="Calibri" w:hAnsi="Calibri" w:cs="Calibri"/>
          <w:b/>
          <w:bCs/>
        </w:rPr>
      </w:pPr>
      <w:r w:rsidRPr="002A7586">
        <w:rPr>
          <w:rFonts w:ascii="Calibri" w:hAnsi="Calibri" w:cs="Calibri"/>
          <w:b/>
          <w:bCs/>
        </w:rPr>
        <w:t>Fats and Oils</w:t>
      </w:r>
    </w:p>
    <w:p w:rsidR="00C64125" w:rsidRPr="002A7586" w:rsidRDefault="00C64125" w:rsidP="001B7DDB">
      <w:pPr>
        <w:pStyle w:val="ListParagraph"/>
        <w:numPr>
          <w:ilvl w:val="0"/>
          <w:numId w:val="22"/>
        </w:numPr>
        <w:spacing w:line="276" w:lineRule="auto"/>
        <w:rPr>
          <w:rFonts w:ascii="Calibri" w:hAnsi="Calibri" w:cs="Calibri"/>
          <w:b/>
          <w:bCs/>
        </w:rPr>
      </w:pPr>
      <w:r w:rsidRPr="002A7586">
        <w:rPr>
          <w:rFonts w:ascii="Calibri" w:hAnsi="Calibri" w:cs="Calibri"/>
        </w:rPr>
        <w:t>Fats (</w:t>
      </w:r>
      <w:r w:rsidRPr="002A7586">
        <w:rPr>
          <w:rFonts w:ascii="Calibri" w:hAnsi="Calibri" w:cs="Calibri"/>
          <w:b/>
          <w:bCs/>
        </w:rPr>
        <w:t>_______________</w:t>
      </w:r>
      <w:r w:rsidRPr="002A7586">
        <w:rPr>
          <w:rFonts w:ascii="Calibri" w:hAnsi="Calibri" w:cs="Calibri"/>
        </w:rPr>
        <w:t xml:space="preserve"> fats) </w:t>
      </w:r>
    </w:p>
    <w:p w:rsidR="00C64125" w:rsidRPr="002A7586" w:rsidRDefault="00C64125" w:rsidP="001B7DDB">
      <w:pPr>
        <w:numPr>
          <w:ilvl w:val="2"/>
          <w:numId w:val="1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 xml:space="preserve">Usually of </w:t>
      </w:r>
      <w:r w:rsidRPr="002A7586">
        <w:rPr>
          <w:rFonts w:ascii="Calibri" w:hAnsi="Calibri" w:cs="Calibri"/>
          <w:b/>
          <w:bCs/>
        </w:rPr>
        <w:t>_________</w:t>
      </w:r>
      <w:r w:rsidRPr="002A7586">
        <w:rPr>
          <w:rFonts w:ascii="Calibri" w:hAnsi="Calibri" w:cs="Calibri"/>
        </w:rPr>
        <w:t xml:space="preserve"> origin</w:t>
      </w:r>
    </w:p>
    <w:p w:rsidR="00C64125" w:rsidRPr="002A7586" w:rsidRDefault="00C64125" w:rsidP="001B7DDB">
      <w:pPr>
        <w:numPr>
          <w:ilvl w:val="2"/>
          <w:numId w:val="1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b/>
          <w:bCs/>
        </w:rPr>
        <w:t>_____</w:t>
      </w:r>
      <w:r w:rsidRPr="002A7586">
        <w:rPr>
          <w:rFonts w:ascii="Calibri" w:hAnsi="Calibri" w:cs="Calibri"/>
        </w:rPr>
        <w:t xml:space="preserve"> at room temperature</w:t>
      </w:r>
    </w:p>
    <w:p w:rsidR="00C64125" w:rsidRPr="002A7586" w:rsidRDefault="00C64125" w:rsidP="001B7DDB">
      <w:pPr>
        <w:numPr>
          <w:ilvl w:val="2"/>
          <w:numId w:val="1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Fats provide long-term energy storage, insulate against heat loss, and protect major organs</w:t>
      </w:r>
    </w:p>
    <w:p w:rsidR="00C64125" w:rsidRPr="002A7586" w:rsidRDefault="00C64125" w:rsidP="001B7DDB">
      <w:pPr>
        <w:numPr>
          <w:ilvl w:val="2"/>
          <w:numId w:val="1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 xml:space="preserve">Ex.) lard, butter </w:t>
      </w:r>
    </w:p>
    <w:p w:rsidR="00C64125" w:rsidRPr="002A7586" w:rsidRDefault="00C64125" w:rsidP="001B7DDB">
      <w:pPr>
        <w:numPr>
          <w:ilvl w:val="1"/>
          <w:numId w:val="1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Oils (</w:t>
      </w:r>
      <w:r w:rsidRPr="002A7586">
        <w:rPr>
          <w:rFonts w:ascii="Calibri" w:hAnsi="Calibri" w:cs="Calibri"/>
          <w:b/>
          <w:bCs/>
        </w:rPr>
        <w:t>_________________</w:t>
      </w:r>
      <w:r w:rsidRPr="002A7586">
        <w:rPr>
          <w:rFonts w:ascii="Calibri" w:hAnsi="Calibri" w:cs="Calibri"/>
        </w:rPr>
        <w:t xml:space="preserve"> fats) </w:t>
      </w:r>
    </w:p>
    <w:p w:rsidR="00C64125" w:rsidRPr="002A7586" w:rsidRDefault="00C64125" w:rsidP="001B7DDB">
      <w:pPr>
        <w:numPr>
          <w:ilvl w:val="2"/>
          <w:numId w:val="1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 xml:space="preserve">Usually of </w:t>
      </w:r>
      <w:r w:rsidRPr="002A7586">
        <w:rPr>
          <w:rFonts w:ascii="Calibri" w:hAnsi="Calibri" w:cs="Calibri"/>
          <w:b/>
          <w:bCs/>
        </w:rPr>
        <w:t>__________</w:t>
      </w:r>
      <w:r w:rsidRPr="002A7586">
        <w:rPr>
          <w:rFonts w:ascii="Calibri" w:hAnsi="Calibri" w:cs="Calibri"/>
        </w:rPr>
        <w:t xml:space="preserve"> origin</w:t>
      </w:r>
    </w:p>
    <w:p w:rsidR="00C64125" w:rsidRPr="002A7586" w:rsidRDefault="00C64125" w:rsidP="001B7DDB">
      <w:pPr>
        <w:numPr>
          <w:ilvl w:val="2"/>
          <w:numId w:val="1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b/>
          <w:bCs/>
        </w:rPr>
        <w:t>_________</w:t>
      </w:r>
      <w:r w:rsidRPr="002A7586">
        <w:rPr>
          <w:rFonts w:ascii="Calibri" w:hAnsi="Calibri" w:cs="Calibri"/>
        </w:rPr>
        <w:t xml:space="preserve"> at room temperature</w:t>
      </w:r>
    </w:p>
    <w:p w:rsidR="00C64125" w:rsidRPr="002A7586" w:rsidRDefault="00C64125" w:rsidP="001B7DDB">
      <w:pPr>
        <w:numPr>
          <w:ilvl w:val="2"/>
          <w:numId w:val="1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Ex.) vegetable oils</w:t>
      </w: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  <w:lang w:val="en-CA"/>
        </w:rPr>
      </w:pPr>
      <w:r w:rsidRPr="002A7586">
        <w:rPr>
          <w:rFonts w:ascii="Calibri" w:hAnsi="Calibri" w:cs="Calibri"/>
          <w:b/>
          <w:bCs/>
          <w:lang w:val="en-CA"/>
        </w:rPr>
        <w:t>Formation of Fats</w:t>
      </w:r>
    </w:p>
    <w:p w:rsidR="00C64125" w:rsidRPr="002A7586" w:rsidRDefault="00C64125" w:rsidP="001B7DDB">
      <w:pPr>
        <w:numPr>
          <w:ilvl w:val="0"/>
          <w:numId w:val="23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 xml:space="preserve">Fats and oils form when one </w:t>
      </w:r>
      <w:r w:rsidRPr="002A7586">
        <w:rPr>
          <w:rFonts w:ascii="Calibri" w:hAnsi="Calibri" w:cs="Calibri"/>
          <w:b/>
          <w:bCs/>
          <w:lang w:val="en-CA"/>
        </w:rPr>
        <w:t xml:space="preserve">___________ </w:t>
      </w:r>
      <w:r w:rsidRPr="002A7586">
        <w:rPr>
          <w:rFonts w:ascii="Calibri" w:hAnsi="Calibri" w:cs="Calibri"/>
          <w:lang w:val="en-CA"/>
        </w:rPr>
        <w:t xml:space="preserve">molecule reacts with three </w:t>
      </w:r>
      <w:r w:rsidRPr="002A7586">
        <w:rPr>
          <w:rFonts w:ascii="Calibri" w:hAnsi="Calibri" w:cs="Calibri"/>
          <w:b/>
          <w:bCs/>
          <w:lang w:val="en-CA"/>
        </w:rPr>
        <w:t>______ ______</w:t>
      </w:r>
      <w:r w:rsidRPr="002A7586">
        <w:rPr>
          <w:rFonts w:ascii="Calibri" w:hAnsi="Calibri" w:cs="Calibri"/>
          <w:lang w:val="en-CA"/>
        </w:rPr>
        <w:t>molecules</w:t>
      </w:r>
    </w:p>
    <w:p w:rsidR="00C64125" w:rsidRPr="002A7586" w:rsidRDefault="00C64125" w:rsidP="001B7DDB">
      <w:pPr>
        <w:numPr>
          <w:ilvl w:val="0"/>
          <w:numId w:val="23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 xml:space="preserve">A fat molecule is sometimes called a </w:t>
      </w:r>
      <w:r w:rsidRPr="002A7586">
        <w:rPr>
          <w:rFonts w:ascii="Calibri" w:hAnsi="Calibri" w:cs="Calibri"/>
          <w:b/>
          <w:bCs/>
          <w:lang w:val="en-CA"/>
        </w:rPr>
        <w:t>______________</w:t>
      </w:r>
      <w:r w:rsidRPr="002A7586">
        <w:rPr>
          <w:rFonts w:ascii="Calibri" w:hAnsi="Calibri" w:cs="Calibri"/>
          <w:lang w:val="en-CA"/>
        </w:rPr>
        <w:t xml:space="preserve"> because of its three-part structure</w:t>
      </w:r>
    </w:p>
    <w:p w:rsidR="00C64125" w:rsidRPr="002A7586" w:rsidRDefault="00C64125" w:rsidP="001B7DDB">
      <w:pPr>
        <w:numPr>
          <w:ilvl w:val="0"/>
          <w:numId w:val="23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 xml:space="preserve">The term </w:t>
      </w:r>
      <w:r w:rsidRPr="002A7586">
        <w:rPr>
          <w:rFonts w:ascii="Calibri" w:hAnsi="Calibri" w:cs="Calibri"/>
          <w:b/>
          <w:bCs/>
          <w:lang w:val="en-CA"/>
        </w:rPr>
        <w:t>__________ ______</w:t>
      </w:r>
      <w:r w:rsidRPr="002A7586">
        <w:rPr>
          <w:rFonts w:ascii="Calibri" w:hAnsi="Calibri" w:cs="Calibri"/>
          <w:lang w:val="en-CA"/>
        </w:rPr>
        <w:t>is sometimes used because the molecule is non-polar</w:t>
      </w:r>
    </w:p>
    <w:p w:rsidR="00C64125" w:rsidRPr="002A7586" w:rsidRDefault="00C64125" w:rsidP="00D81DEB">
      <w:pPr>
        <w:spacing w:line="276" w:lineRule="auto"/>
        <w:rPr>
          <w:rFonts w:ascii="Calibri" w:hAnsi="Calibri" w:cs="Calibri"/>
        </w:rPr>
      </w:pPr>
      <w:r w:rsidRPr="000E008B">
        <w:rPr>
          <w:rFonts w:ascii="Calibri" w:hAnsi="Calibri" w:cs="Calibri"/>
          <w:noProof/>
          <w:lang w:eastAsia="zh-CN"/>
        </w:rPr>
        <w:pict>
          <v:shape id="Picture 7" o:spid="_x0000_i1029" type="#_x0000_t75" alt="degradation_molecul_c_la_739" style="width:468.75pt;height:174pt;visibility:visible">
            <v:imagedata r:id="rId23" o:title=""/>
          </v:shape>
        </w:pict>
      </w:r>
    </w:p>
    <w:p w:rsidR="00C64125" w:rsidRPr="002A7586" w:rsidRDefault="00C64125" w:rsidP="00B15446">
      <w:pPr>
        <w:spacing w:line="276" w:lineRule="auto"/>
        <w:jc w:val="center"/>
        <w:rPr>
          <w:rFonts w:ascii="Calibri" w:hAnsi="Calibri" w:cs="Calibri"/>
          <w:b/>
          <w:bCs/>
        </w:rPr>
      </w:pPr>
      <w:r w:rsidRPr="002A7586">
        <w:rPr>
          <w:rFonts w:ascii="Calibri" w:hAnsi="Calibri" w:cs="Calibri"/>
          <w:b/>
          <w:bCs/>
        </w:rPr>
        <w:t>Synthesis and degradation of a fat molecule</w:t>
      </w: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  <w:r w:rsidRPr="002A7586">
        <w:rPr>
          <w:rFonts w:ascii="Calibri" w:hAnsi="Calibri" w:cs="Calibri"/>
          <w:b/>
          <w:bCs/>
        </w:rPr>
        <w:t>Fatty Acids</w:t>
      </w:r>
    </w:p>
    <w:p w:rsidR="00C64125" w:rsidRPr="002A7586" w:rsidRDefault="00C64125" w:rsidP="001B7DDB">
      <w:pPr>
        <w:numPr>
          <w:ilvl w:val="0"/>
          <w:numId w:val="24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 xml:space="preserve">Saturated and Unsaturated Fatty Acids </w:t>
      </w:r>
    </w:p>
    <w:p w:rsidR="00C64125" w:rsidRPr="002A7586" w:rsidRDefault="00C64125" w:rsidP="001B7DDB">
      <w:pPr>
        <w:numPr>
          <w:ilvl w:val="1"/>
          <w:numId w:val="24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 xml:space="preserve">Fatty acids are hydrocarbon chains that end </w:t>
      </w:r>
    </w:p>
    <w:p w:rsidR="00C64125" w:rsidRPr="002A7586" w:rsidRDefault="00C64125" w:rsidP="001B7DDB">
      <w:p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ab/>
        <w:t xml:space="preserve">with an acidic group </w:t>
      </w:r>
      <w:r w:rsidRPr="002A7586">
        <w:rPr>
          <w:rFonts w:ascii="Calibri" w:hAnsi="Calibri" w:cs="Calibri"/>
          <w:b/>
          <w:bCs/>
        </w:rPr>
        <w:t>___________</w:t>
      </w:r>
      <w:r w:rsidRPr="002A7586">
        <w:rPr>
          <w:rFonts w:ascii="Calibri" w:hAnsi="Calibri" w:cs="Calibri"/>
        </w:rPr>
        <w:t>.</w:t>
      </w:r>
    </w:p>
    <w:p w:rsidR="00C64125" w:rsidRPr="002A7586" w:rsidRDefault="00C64125" w:rsidP="001B7DDB">
      <w:pPr>
        <w:numPr>
          <w:ilvl w:val="2"/>
          <w:numId w:val="25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 xml:space="preserve">Saturated fatty acids:  </w:t>
      </w:r>
    </w:p>
    <w:p w:rsidR="00C64125" w:rsidRPr="002A7586" w:rsidRDefault="00C64125" w:rsidP="001B7DDB">
      <w:pPr>
        <w:numPr>
          <w:ilvl w:val="3"/>
          <w:numId w:val="25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b/>
          <w:bCs/>
        </w:rPr>
        <w:t>____ __________</w:t>
      </w:r>
      <w:r w:rsidRPr="002A7586">
        <w:rPr>
          <w:rFonts w:ascii="Calibri" w:hAnsi="Calibri" w:cs="Calibri"/>
        </w:rPr>
        <w:t>covalent bonds between carbon atoms</w:t>
      </w:r>
    </w:p>
    <w:p w:rsidR="00C64125" w:rsidRPr="002A7586" w:rsidRDefault="00C64125" w:rsidP="001B7DDB">
      <w:pPr>
        <w:numPr>
          <w:ilvl w:val="3"/>
          <w:numId w:val="25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 xml:space="preserve">Carbon atoms are “saturated” with as many hydrogen atoms as they can hold </w:t>
      </w:r>
    </w:p>
    <w:p w:rsidR="00C64125" w:rsidRPr="002A7586" w:rsidRDefault="00C64125" w:rsidP="001B7DDB">
      <w:pPr>
        <w:numPr>
          <w:ilvl w:val="2"/>
          <w:numId w:val="25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 xml:space="preserve">Unsaturated fatty acids:  </w:t>
      </w:r>
    </w:p>
    <w:p w:rsidR="00C64125" w:rsidRPr="002A7586" w:rsidRDefault="00C64125" w:rsidP="001B7DDB">
      <w:pPr>
        <w:numPr>
          <w:ilvl w:val="3"/>
          <w:numId w:val="25"/>
        </w:numPr>
        <w:spacing w:line="276" w:lineRule="auto"/>
        <w:rPr>
          <w:rFonts w:ascii="Calibri" w:hAnsi="Calibri" w:cs="Calibri"/>
        </w:rPr>
      </w:pPr>
      <w:r>
        <w:rPr>
          <w:noProof/>
          <w:lang w:eastAsia="zh-CN"/>
        </w:rPr>
        <w:pict>
          <v:shape id="Picture 8" o:spid="_x0000_s1038" type="#_x0000_t75" alt="Saturated FA" style="position:absolute;left:0;text-align:left;margin-left:250.1pt;margin-top:19.8pt;width:194.25pt;height:126pt;z-index:-251654656;visibility:visible">
            <v:imagedata r:id="rId24" o:title=""/>
          </v:shape>
        </w:pict>
      </w:r>
      <w:r w:rsidRPr="002A7586">
        <w:rPr>
          <w:rFonts w:ascii="Calibri" w:hAnsi="Calibri" w:cs="Calibri"/>
        </w:rPr>
        <w:t xml:space="preserve">Have </w:t>
      </w:r>
      <w:r w:rsidRPr="002A7586">
        <w:rPr>
          <w:rFonts w:ascii="Calibri" w:hAnsi="Calibri" w:cs="Calibri"/>
          <w:b/>
          <w:bCs/>
        </w:rPr>
        <w:t>_____ ___________</w:t>
      </w:r>
      <w:r w:rsidRPr="002A7586">
        <w:rPr>
          <w:rFonts w:ascii="Calibri" w:hAnsi="Calibri" w:cs="Calibri"/>
        </w:rPr>
        <w:t xml:space="preserve">bonds between carbon atoms (wherever the number of hydrogens is less than two per carbon atom) </w:t>
      </w:r>
    </w:p>
    <w:p w:rsidR="00C64125" w:rsidRPr="002A7586" w:rsidRDefault="00C64125" w:rsidP="00D81DEB">
      <w:pPr>
        <w:spacing w:line="276" w:lineRule="auto"/>
        <w:rPr>
          <w:rFonts w:ascii="Calibri" w:hAnsi="Calibri" w:cs="Calibri"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  <w:r w:rsidRPr="002A7586">
        <w:rPr>
          <w:rFonts w:ascii="Calibri" w:hAnsi="Calibri" w:cs="Calibri"/>
          <w:b/>
          <w:bCs/>
        </w:rPr>
        <w:t>Phospholipids</w:t>
      </w:r>
    </w:p>
    <w:p w:rsidR="00C64125" w:rsidRPr="002A7586" w:rsidRDefault="00C64125" w:rsidP="00B15446">
      <w:pPr>
        <w:numPr>
          <w:ilvl w:val="0"/>
          <w:numId w:val="26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b/>
          <w:bCs/>
        </w:rPr>
        <w:t>____________________</w:t>
      </w:r>
      <w:r w:rsidRPr="002A7586">
        <w:rPr>
          <w:rFonts w:ascii="Calibri" w:hAnsi="Calibri" w:cs="Calibri"/>
        </w:rPr>
        <w:t xml:space="preserve"> are a variation of a triglyceride where one of the 3 fatty acids is replaced with a </w:t>
      </w:r>
      <w:r w:rsidRPr="002A7586">
        <w:rPr>
          <w:rFonts w:ascii="Calibri" w:hAnsi="Calibri" w:cs="Calibri"/>
          <w:b/>
          <w:bCs/>
        </w:rPr>
        <w:t>____________</w:t>
      </w:r>
      <w:r w:rsidRPr="002A7586">
        <w:rPr>
          <w:rFonts w:ascii="Calibri" w:hAnsi="Calibri" w:cs="Calibri"/>
        </w:rPr>
        <w:t xml:space="preserve"> and nitrogen-containing group </w:t>
      </w:r>
    </w:p>
    <w:p w:rsidR="00C64125" w:rsidRPr="002A7586" w:rsidRDefault="00C64125" w:rsidP="00B15446">
      <w:pPr>
        <w:numPr>
          <w:ilvl w:val="0"/>
          <w:numId w:val="26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Primary components of cellular membranes</w:t>
      </w:r>
    </w:p>
    <w:p w:rsidR="00C64125" w:rsidRPr="002A7586" w:rsidRDefault="00C64125" w:rsidP="00D81DEB">
      <w:pPr>
        <w:spacing w:line="276" w:lineRule="auto"/>
        <w:rPr>
          <w:rFonts w:ascii="Calibri" w:hAnsi="Calibri" w:cs="Calibri"/>
        </w:rPr>
      </w:pPr>
      <w:r w:rsidRPr="000E008B">
        <w:rPr>
          <w:rFonts w:ascii="Calibri" w:hAnsi="Calibri" w:cs="Calibri"/>
          <w:noProof/>
          <w:lang w:eastAsia="zh-CN"/>
        </w:rPr>
        <w:pict>
          <v:shape id="Picture 9" o:spid="_x0000_i1030" type="#_x0000_t75" style="width:429.75pt;height:91.5pt;visibility:visible">
            <v:imagedata r:id="rId25" o:title=""/>
          </v:shape>
        </w:pict>
      </w:r>
    </w:p>
    <w:p w:rsidR="00C64125" w:rsidRPr="002A7586" w:rsidRDefault="00C64125" w:rsidP="00FF5D4C">
      <w:pPr>
        <w:numPr>
          <w:ilvl w:val="0"/>
          <w:numId w:val="27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 xml:space="preserve">The phosphate group creates a </w:t>
      </w:r>
      <w:r w:rsidRPr="002A7586">
        <w:rPr>
          <w:rFonts w:ascii="Calibri" w:hAnsi="Calibri" w:cs="Calibri"/>
          <w:b/>
          <w:bCs/>
          <w:lang w:val="en-CA"/>
        </w:rPr>
        <w:t>_______ __________</w:t>
      </w:r>
      <w:r w:rsidRPr="002A7586">
        <w:rPr>
          <w:rFonts w:ascii="Calibri" w:hAnsi="Calibri" w:cs="Calibri"/>
          <w:lang w:val="en-CA"/>
        </w:rPr>
        <w:t>on one end of the phospholipid</w:t>
      </w:r>
    </w:p>
    <w:p w:rsidR="00C64125" w:rsidRPr="002A7586" w:rsidRDefault="00C64125" w:rsidP="00FF5D4C">
      <w:pPr>
        <w:numPr>
          <w:ilvl w:val="0"/>
          <w:numId w:val="27"/>
        </w:numPr>
        <w:spacing w:line="276" w:lineRule="auto"/>
        <w:rPr>
          <w:rFonts w:ascii="Calibri" w:hAnsi="Calibri" w:cs="Calibri"/>
        </w:rPr>
      </w:pPr>
      <w:r>
        <w:rPr>
          <w:noProof/>
          <w:lang w:eastAsia="zh-CN"/>
        </w:rPr>
        <w:pict>
          <v:shape id="Picture 10" o:spid="_x0000_s1039" type="#_x0000_t75" style="position:absolute;left:0;text-align:left;margin-left:77.6pt;margin-top:28.05pt;width:335.25pt;height:111.75pt;z-index:-251653632;visibility:visible">
            <v:imagedata r:id="rId26" o:title=""/>
          </v:shape>
        </w:pict>
      </w:r>
      <w:r w:rsidRPr="002A7586">
        <w:rPr>
          <w:rFonts w:ascii="Calibri" w:hAnsi="Calibri" w:cs="Calibri"/>
          <w:lang w:val="en-CA"/>
        </w:rPr>
        <w:t xml:space="preserve">This allows phospholipids to mix with both </w:t>
      </w:r>
      <w:r w:rsidRPr="002A7586">
        <w:rPr>
          <w:rFonts w:ascii="Calibri" w:hAnsi="Calibri" w:cs="Calibri"/>
          <w:b/>
          <w:bCs/>
          <w:lang w:val="en-CA"/>
        </w:rPr>
        <w:t>______</w:t>
      </w:r>
      <w:r w:rsidRPr="002A7586">
        <w:rPr>
          <w:rFonts w:ascii="Calibri" w:hAnsi="Calibri" w:cs="Calibri"/>
          <w:lang w:val="en-CA"/>
        </w:rPr>
        <w:t xml:space="preserve">(hydrophilic) and </w:t>
      </w:r>
      <w:r w:rsidRPr="002A7586">
        <w:rPr>
          <w:rFonts w:ascii="Calibri" w:hAnsi="Calibri" w:cs="Calibri"/>
          <w:b/>
          <w:bCs/>
          <w:lang w:val="en-CA"/>
        </w:rPr>
        <w:t>_____________</w:t>
      </w:r>
      <w:r w:rsidRPr="002A7586">
        <w:rPr>
          <w:rFonts w:ascii="Calibri" w:hAnsi="Calibri" w:cs="Calibri"/>
          <w:lang w:val="en-CA"/>
        </w:rPr>
        <w:t xml:space="preserve"> (hydrophobic) materials</w:t>
      </w:r>
    </w:p>
    <w:p w:rsidR="00C64125" w:rsidRPr="002A7586" w:rsidRDefault="00C64125" w:rsidP="00D81DEB">
      <w:pPr>
        <w:spacing w:line="276" w:lineRule="auto"/>
        <w:rPr>
          <w:rFonts w:ascii="Calibri" w:hAnsi="Calibri" w:cs="Calibri"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  <w:r>
        <w:rPr>
          <w:noProof/>
          <w:lang w:eastAsia="zh-CN"/>
        </w:rPr>
        <w:pict>
          <v:shape id="Picture 11" o:spid="_x0000_s1040" type="#_x0000_t75" alt="mad86751_02_21" style="position:absolute;margin-left:324.35pt;margin-top:9.25pt;width:204pt;height:260.25pt;z-index:-251652608;visibility:visible" wrapcoords="-79 0 -79 21538 21600 21538 21600 0 -79 0">
            <v:imagedata r:id="rId27" o:title=""/>
            <w10:wrap type="tight"/>
          </v:shape>
        </w:pict>
      </w: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FF5D4C">
      <w:pPr>
        <w:numPr>
          <w:ilvl w:val="0"/>
          <w:numId w:val="28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 xml:space="preserve">The </w:t>
      </w:r>
      <w:r w:rsidRPr="002A7586">
        <w:rPr>
          <w:rFonts w:ascii="Calibri" w:hAnsi="Calibri" w:cs="Calibri"/>
          <w:b/>
          <w:bCs/>
          <w:lang w:val="en-CA"/>
        </w:rPr>
        <w:t>_______</w:t>
      </w:r>
      <w:r w:rsidRPr="002A7586">
        <w:rPr>
          <w:rFonts w:ascii="Calibri" w:hAnsi="Calibri" w:cs="Calibri"/>
          <w:lang w:val="en-CA"/>
        </w:rPr>
        <w:t xml:space="preserve"> of the phospholipids are polar and are said to be water </w:t>
      </w:r>
      <w:r w:rsidRPr="002A7586">
        <w:rPr>
          <w:rFonts w:ascii="Calibri" w:hAnsi="Calibri" w:cs="Calibri"/>
          <w:b/>
          <w:bCs/>
          <w:lang w:val="en-CA"/>
        </w:rPr>
        <w:t>_______</w:t>
      </w:r>
      <w:r w:rsidRPr="002A7586">
        <w:rPr>
          <w:rFonts w:ascii="Calibri" w:hAnsi="Calibri" w:cs="Calibri"/>
          <w:lang w:val="en-CA"/>
        </w:rPr>
        <w:t xml:space="preserve"> (hydrophilic)</w:t>
      </w:r>
    </w:p>
    <w:p w:rsidR="00C64125" w:rsidRPr="002A7586" w:rsidRDefault="00C64125" w:rsidP="00FF5D4C">
      <w:pPr>
        <w:numPr>
          <w:ilvl w:val="0"/>
          <w:numId w:val="28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 xml:space="preserve">The </w:t>
      </w:r>
      <w:r w:rsidRPr="002A7586">
        <w:rPr>
          <w:rFonts w:ascii="Calibri" w:hAnsi="Calibri" w:cs="Calibri"/>
          <w:b/>
          <w:bCs/>
          <w:lang w:val="en-CA"/>
        </w:rPr>
        <w:t xml:space="preserve">_______ </w:t>
      </w:r>
      <w:r w:rsidRPr="002A7586">
        <w:rPr>
          <w:rFonts w:ascii="Calibri" w:hAnsi="Calibri" w:cs="Calibri"/>
          <w:lang w:val="en-CA"/>
        </w:rPr>
        <w:t xml:space="preserve">of the phospholipids are non-polar and are said to be water </w:t>
      </w:r>
      <w:r w:rsidRPr="002A7586">
        <w:rPr>
          <w:rFonts w:ascii="Calibri" w:hAnsi="Calibri" w:cs="Calibri"/>
          <w:b/>
          <w:bCs/>
          <w:lang w:val="en-CA"/>
        </w:rPr>
        <w:t>________</w:t>
      </w:r>
      <w:r w:rsidRPr="002A7586">
        <w:rPr>
          <w:rFonts w:ascii="Calibri" w:hAnsi="Calibri" w:cs="Calibri"/>
          <w:lang w:val="en-CA"/>
        </w:rPr>
        <w:t xml:space="preserve"> (hydrophobic)</w:t>
      </w: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  <w:lang w:val="en-CA"/>
        </w:rPr>
      </w:pPr>
      <w:r w:rsidRPr="002A7586">
        <w:rPr>
          <w:rFonts w:ascii="Calibri" w:hAnsi="Calibri" w:cs="Calibri"/>
          <w:b/>
          <w:bCs/>
          <w:lang w:val="en-CA"/>
        </w:rPr>
        <w:t>Cell Membrane</w:t>
      </w:r>
    </w:p>
    <w:p w:rsidR="00C64125" w:rsidRPr="002A7586" w:rsidRDefault="00C64125" w:rsidP="00FF5D4C">
      <w:pPr>
        <w:numPr>
          <w:ilvl w:val="0"/>
          <w:numId w:val="29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 xml:space="preserve">The structure of phospholipids make them a very important part of </w:t>
      </w:r>
      <w:r w:rsidRPr="002A7586">
        <w:rPr>
          <w:rFonts w:ascii="Calibri" w:hAnsi="Calibri" w:cs="Calibri"/>
          <w:b/>
          <w:bCs/>
          <w:lang w:val="en-CA"/>
        </w:rPr>
        <w:t>______</w:t>
      </w:r>
      <w:r w:rsidRPr="002A7586">
        <w:rPr>
          <w:rFonts w:ascii="Calibri" w:hAnsi="Calibri" w:cs="Calibri"/>
          <w:lang w:val="en-CA"/>
        </w:rPr>
        <w:t xml:space="preserve"> as they form much of the </w:t>
      </w:r>
      <w:r w:rsidRPr="002A7586">
        <w:rPr>
          <w:rFonts w:ascii="Calibri" w:hAnsi="Calibri" w:cs="Calibri"/>
          <w:b/>
          <w:bCs/>
          <w:lang w:val="en-CA"/>
        </w:rPr>
        <w:t>_________________</w:t>
      </w:r>
    </w:p>
    <w:p w:rsidR="00C64125" w:rsidRPr="002A7586" w:rsidRDefault="00C64125" w:rsidP="00D81DEB">
      <w:pPr>
        <w:spacing w:line="276" w:lineRule="auto"/>
        <w:rPr>
          <w:rFonts w:ascii="Calibri" w:hAnsi="Calibri" w:cs="Calibri"/>
        </w:rPr>
      </w:pPr>
      <w:r>
        <w:rPr>
          <w:noProof/>
          <w:lang w:eastAsia="zh-CN"/>
        </w:rPr>
        <w:pict>
          <v:shape id="_x0000_s1041" type="#_x0000_t75" style="position:absolute;margin-left:1.85pt;margin-top:8.65pt;width:298.5pt;height:70.5pt;z-index:-251651584;visibility:visible">
            <v:imagedata r:id="rId28" o:title="" croptop="34442f" cropbottom="6292f"/>
          </v:shape>
        </w:pict>
      </w: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  <w:r w:rsidRPr="002A7586">
        <w:rPr>
          <w:rFonts w:ascii="Calibri" w:hAnsi="Calibri" w:cs="Calibri"/>
          <w:b/>
          <w:bCs/>
        </w:rPr>
        <w:t>Steroids</w:t>
      </w:r>
    </w:p>
    <w:p w:rsidR="00C64125" w:rsidRPr="002A7586" w:rsidRDefault="00C64125" w:rsidP="00FF5D4C">
      <w:pPr>
        <w:numPr>
          <w:ilvl w:val="0"/>
          <w:numId w:val="30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 xml:space="preserve">Assist in protein </w:t>
      </w:r>
      <w:r w:rsidRPr="002A7586">
        <w:rPr>
          <w:rFonts w:ascii="Calibri" w:hAnsi="Calibri" w:cs="Calibri"/>
          <w:b/>
          <w:bCs/>
        </w:rPr>
        <w:t>____________</w:t>
      </w:r>
    </w:p>
    <w:p w:rsidR="00C64125" w:rsidRPr="002A7586" w:rsidRDefault="00C64125" w:rsidP="00FF5D4C">
      <w:pPr>
        <w:numPr>
          <w:ilvl w:val="0"/>
          <w:numId w:val="30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b/>
          <w:bCs/>
        </w:rPr>
        <w:t>____________</w:t>
      </w:r>
      <w:r w:rsidRPr="002A7586">
        <w:rPr>
          <w:rFonts w:ascii="Calibri" w:hAnsi="Calibri" w:cs="Calibri"/>
        </w:rPr>
        <w:t xml:space="preserve"> in water </w:t>
      </w:r>
    </w:p>
    <w:p w:rsidR="00C64125" w:rsidRPr="002A7586" w:rsidRDefault="00C64125" w:rsidP="00FF5D4C">
      <w:pPr>
        <w:numPr>
          <w:ilvl w:val="0"/>
          <w:numId w:val="30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 xml:space="preserve">All steroids have </w:t>
      </w:r>
      <w:r w:rsidRPr="002A7586">
        <w:rPr>
          <w:rFonts w:ascii="Calibri" w:hAnsi="Calibri" w:cs="Calibri"/>
          <w:b/>
          <w:bCs/>
        </w:rPr>
        <w:t>________</w:t>
      </w:r>
      <w:r w:rsidRPr="002A7586">
        <w:rPr>
          <w:rFonts w:ascii="Calibri" w:hAnsi="Calibri" w:cs="Calibri"/>
        </w:rPr>
        <w:t xml:space="preserve"> adjacent carbon rings. </w:t>
      </w:r>
    </w:p>
    <w:p w:rsidR="00C64125" w:rsidRPr="002A7586" w:rsidRDefault="00C64125" w:rsidP="00FF5D4C">
      <w:pPr>
        <w:numPr>
          <w:ilvl w:val="0"/>
          <w:numId w:val="30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 xml:space="preserve">Examples: </w:t>
      </w:r>
    </w:p>
    <w:p w:rsidR="00C64125" w:rsidRPr="002A7586" w:rsidRDefault="00C64125" w:rsidP="00FF5D4C">
      <w:pPr>
        <w:numPr>
          <w:ilvl w:val="1"/>
          <w:numId w:val="30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Chole</w:t>
      </w:r>
      <w:r w:rsidRPr="002A7586">
        <w:rPr>
          <w:rFonts w:ascii="Calibri" w:hAnsi="Calibri" w:cs="Calibri"/>
          <w:b/>
          <w:bCs/>
        </w:rPr>
        <w:t>stero</w:t>
      </w:r>
      <w:r w:rsidRPr="002A7586">
        <w:rPr>
          <w:rFonts w:ascii="Calibri" w:hAnsi="Calibri" w:cs="Calibri"/>
        </w:rPr>
        <w:t xml:space="preserve">l </w:t>
      </w:r>
    </w:p>
    <w:p w:rsidR="00C64125" w:rsidRPr="002A7586" w:rsidRDefault="00C64125" w:rsidP="00FF5D4C">
      <w:pPr>
        <w:numPr>
          <w:ilvl w:val="2"/>
          <w:numId w:val="30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important part of the cell membrane</w:t>
      </w:r>
    </w:p>
    <w:p w:rsidR="00C64125" w:rsidRPr="002A7586" w:rsidRDefault="00C64125" w:rsidP="00FF5D4C">
      <w:pPr>
        <w:numPr>
          <w:ilvl w:val="2"/>
          <w:numId w:val="30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 xml:space="preserve">Protective cover around nerve fibers </w:t>
      </w:r>
    </w:p>
    <w:p w:rsidR="00C64125" w:rsidRPr="002A7586" w:rsidRDefault="00C64125" w:rsidP="00FF5D4C">
      <w:pPr>
        <w:numPr>
          <w:ilvl w:val="1"/>
          <w:numId w:val="30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Testo</w:t>
      </w:r>
      <w:r w:rsidRPr="002A7586">
        <w:rPr>
          <w:rFonts w:ascii="Calibri" w:hAnsi="Calibri" w:cs="Calibri"/>
          <w:b/>
          <w:bCs/>
        </w:rPr>
        <w:t>stero</w:t>
      </w:r>
      <w:r w:rsidRPr="002A7586">
        <w:rPr>
          <w:rFonts w:ascii="Calibri" w:hAnsi="Calibri" w:cs="Calibri"/>
        </w:rPr>
        <w:t>ne</w:t>
      </w:r>
    </w:p>
    <w:p w:rsidR="00C64125" w:rsidRPr="002A7586" w:rsidRDefault="00C64125" w:rsidP="00FF5D4C">
      <w:pPr>
        <w:numPr>
          <w:ilvl w:val="2"/>
          <w:numId w:val="30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b/>
          <w:bCs/>
        </w:rPr>
        <w:t>______</w:t>
      </w:r>
      <w:r w:rsidRPr="002A7586">
        <w:rPr>
          <w:rFonts w:ascii="Calibri" w:hAnsi="Calibri" w:cs="Calibri"/>
        </w:rPr>
        <w:t xml:space="preserve"> sex hormone </w:t>
      </w:r>
    </w:p>
    <w:p w:rsidR="00C64125" w:rsidRPr="002A7586" w:rsidRDefault="00C64125" w:rsidP="00FF5D4C">
      <w:pPr>
        <w:numPr>
          <w:ilvl w:val="1"/>
          <w:numId w:val="30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E</w:t>
      </w:r>
      <w:r w:rsidRPr="002A7586">
        <w:rPr>
          <w:rFonts w:ascii="Calibri" w:hAnsi="Calibri" w:cs="Calibri"/>
          <w:b/>
          <w:bCs/>
        </w:rPr>
        <w:t>stro</w:t>
      </w:r>
      <w:r w:rsidRPr="002A7586">
        <w:rPr>
          <w:rFonts w:ascii="Calibri" w:hAnsi="Calibri" w:cs="Calibri"/>
        </w:rPr>
        <w:t>gen</w:t>
      </w:r>
    </w:p>
    <w:p w:rsidR="00C64125" w:rsidRPr="002A7586" w:rsidRDefault="00C64125" w:rsidP="00FF5D4C">
      <w:pPr>
        <w:numPr>
          <w:ilvl w:val="1"/>
          <w:numId w:val="30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b/>
          <w:bCs/>
        </w:rPr>
        <w:tab/>
        <w:t>______</w:t>
      </w:r>
      <w:r w:rsidRPr="002A7586">
        <w:rPr>
          <w:rFonts w:ascii="Calibri" w:hAnsi="Calibri" w:cs="Calibri"/>
        </w:rPr>
        <w:t xml:space="preserve"> sex hormone</w:t>
      </w: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</w:p>
    <w:p w:rsidR="00C64125" w:rsidRPr="002A7586" w:rsidRDefault="00C64125" w:rsidP="002A7586">
      <w:pPr>
        <w:spacing w:line="276" w:lineRule="auto"/>
        <w:jc w:val="center"/>
        <w:rPr>
          <w:rFonts w:ascii="Calibri" w:hAnsi="Calibri" w:cs="Calibri"/>
          <w:b/>
          <w:bCs/>
        </w:rPr>
      </w:pPr>
      <w:r>
        <w:rPr>
          <w:noProof/>
          <w:lang w:eastAsia="zh-CN"/>
        </w:rPr>
        <w:pict>
          <v:shape id="Picture 13" o:spid="_x0000_s1042" type="#_x0000_t75" alt="steroids_c_la_739" style="position:absolute;left:0;text-align:left;margin-left:49.85pt;margin-top:.3pt;width:372pt;height:138.75pt;z-index:-251650560;visibility:visible">
            <v:imagedata r:id="rId29" o:title=""/>
          </v:shape>
        </w:pict>
      </w:r>
    </w:p>
    <w:p w:rsidR="00C64125" w:rsidRDefault="00C64125" w:rsidP="00FF5D4C">
      <w:pPr>
        <w:spacing w:line="276" w:lineRule="auto"/>
        <w:rPr>
          <w:rFonts w:ascii="Calibri" w:hAnsi="Calibri" w:cs="Calibri"/>
          <w:lang w:val="en-CA"/>
        </w:rPr>
      </w:pPr>
    </w:p>
    <w:p w:rsidR="00C64125" w:rsidRDefault="00C64125" w:rsidP="00FF5D4C">
      <w:pPr>
        <w:spacing w:line="276" w:lineRule="auto"/>
        <w:rPr>
          <w:rFonts w:ascii="Calibri" w:hAnsi="Calibri" w:cs="Calibri"/>
          <w:lang w:val="en-CA"/>
        </w:rPr>
      </w:pPr>
    </w:p>
    <w:p w:rsidR="00C64125" w:rsidRDefault="00C64125" w:rsidP="00FF5D4C">
      <w:pPr>
        <w:spacing w:line="276" w:lineRule="auto"/>
        <w:rPr>
          <w:rFonts w:ascii="Calibri" w:hAnsi="Calibri" w:cs="Calibri"/>
          <w:lang w:val="en-CA"/>
        </w:rPr>
      </w:pPr>
    </w:p>
    <w:p w:rsidR="00C64125" w:rsidRDefault="00C64125" w:rsidP="00FF5D4C">
      <w:pPr>
        <w:spacing w:line="276" w:lineRule="auto"/>
        <w:rPr>
          <w:rFonts w:ascii="Calibri" w:hAnsi="Calibri" w:cs="Calibri"/>
          <w:lang w:val="en-CA"/>
        </w:rPr>
      </w:pPr>
    </w:p>
    <w:p w:rsidR="00C64125" w:rsidRDefault="00C64125" w:rsidP="00FF5D4C">
      <w:pPr>
        <w:spacing w:line="276" w:lineRule="auto"/>
        <w:rPr>
          <w:rFonts w:ascii="Calibri" w:hAnsi="Calibri" w:cs="Calibri"/>
          <w:lang w:val="en-CA"/>
        </w:rPr>
      </w:pPr>
    </w:p>
    <w:p w:rsidR="00C64125" w:rsidRDefault="00C64125" w:rsidP="00FF5D4C">
      <w:pPr>
        <w:spacing w:line="276" w:lineRule="auto"/>
        <w:rPr>
          <w:rFonts w:ascii="Calibri" w:hAnsi="Calibri" w:cs="Calibri"/>
          <w:lang w:val="en-CA"/>
        </w:rPr>
      </w:pPr>
    </w:p>
    <w:p w:rsidR="00C64125" w:rsidRDefault="00C64125" w:rsidP="00FF5D4C">
      <w:pPr>
        <w:spacing w:line="276" w:lineRule="auto"/>
        <w:rPr>
          <w:rFonts w:ascii="Calibri" w:hAnsi="Calibri" w:cs="Calibri"/>
          <w:lang w:val="en-CA"/>
        </w:rPr>
      </w:pPr>
    </w:p>
    <w:p w:rsidR="00C64125" w:rsidRDefault="00C64125" w:rsidP="00FF5D4C">
      <w:pPr>
        <w:spacing w:line="276" w:lineRule="auto"/>
        <w:rPr>
          <w:rFonts w:ascii="Calibri" w:hAnsi="Calibri" w:cs="Calibri"/>
          <w:lang w:val="en-CA"/>
        </w:rPr>
      </w:pPr>
    </w:p>
    <w:p w:rsidR="00C64125" w:rsidRPr="002A7586" w:rsidRDefault="00C64125" w:rsidP="00FF5D4C">
      <w:p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 xml:space="preserve">All steroids have four adjacent carbon rings, but their attached groups differ. The effects on the body largely depend on the difference in the attached groups (shown in blue) </w:t>
      </w: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  <w:lang w:val="en-CA"/>
        </w:rPr>
      </w:pPr>
      <w:r w:rsidRPr="002A7586">
        <w:rPr>
          <w:rFonts w:ascii="Calibri" w:hAnsi="Calibri" w:cs="Calibri"/>
          <w:b/>
          <w:bCs/>
          <w:lang w:val="en-CA"/>
        </w:rPr>
        <w:t>Cholesterol</w:t>
      </w:r>
    </w:p>
    <w:p w:rsidR="00C64125" w:rsidRPr="002A7586" w:rsidRDefault="00C64125" w:rsidP="00FF5D4C">
      <w:pPr>
        <w:numPr>
          <w:ilvl w:val="0"/>
          <w:numId w:val="31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 xml:space="preserve">Formed by the </w:t>
      </w:r>
      <w:r w:rsidRPr="002A7586">
        <w:rPr>
          <w:rFonts w:ascii="Calibri" w:hAnsi="Calibri" w:cs="Calibri"/>
          <w:b/>
          <w:bCs/>
          <w:lang w:val="en-CA"/>
        </w:rPr>
        <w:t>________</w:t>
      </w:r>
      <w:r w:rsidRPr="002A7586">
        <w:rPr>
          <w:rFonts w:ascii="Calibri" w:hAnsi="Calibri" w:cs="Calibri"/>
          <w:lang w:val="en-CA"/>
        </w:rPr>
        <w:t xml:space="preserve">and also enters body as a part of our </w:t>
      </w:r>
      <w:r w:rsidRPr="002A7586">
        <w:rPr>
          <w:rFonts w:ascii="Calibri" w:hAnsi="Calibri" w:cs="Calibri"/>
          <w:b/>
          <w:bCs/>
          <w:lang w:val="en-CA"/>
        </w:rPr>
        <w:t>_____</w:t>
      </w:r>
    </w:p>
    <w:p w:rsidR="00C64125" w:rsidRPr="002A7586" w:rsidRDefault="00C64125" w:rsidP="00FF5D4C">
      <w:pPr>
        <w:numPr>
          <w:ilvl w:val="0"/>
          <w:numId w:val="31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 xml:space="preserve">Important part of the cell membrane and </w:t>
      </w:r>
      <w:r w:rsidRPr="002A7586">
        <w:rPr>
          <w:rFonts w:ascii="Calibri" w:hAnsi="Calibri" w:cs="Calibri"/>
          <w:b/>
          <w:bCs/>
          <w:lang w:val="en-CA"/>
        </w:rPr>
        <w:t>____________</w:t>
      </w:r>
      <w:r w:rsidRPr="002A7586">
        <w:rPr>
          <w:rFonts w:ascii="Calibri" w:hAnsi="Calibri" w:cs="Calibri"/>
          <w:lang w:val="en-CA"/>
        </w:rPr>
        <w:t xml:space="preserve">cover around </w:t>
      </w:r>
      <w:r w:rsidRPr="002A7586">
        <w:rPr>
          <w:rFonts w:ascii="Calibri" w:hAnsi="Calibri" w:cs="Calibri"/>
          <w:b/>
          <w:bCs/>
          <w:lang w:val="en-CA"/>
        </w:rPr>
        <w:t>_______ _________</w:t>
      </w:r>
    </w:p>
    <w:p w:rsidR="00C64125" w:rsidRPr="002A7586" w:rsidRDefault="00C64125" w:rsidP="00FF5D4C">
      <w:pPr>
        <w:numPr>
          <w:ilvl w:val="0"/>
          <w:numId w:val="31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 xml:space="preserve">Cholesterol is important but often results in fatty deposits inside </w:t>
      </w:r>
      <w:r w:rsidRPr="002A7586">
        <w:rPr>
          <w:rFonts w:ascii="Calibri" w:hAnsi="Calibri" w:cs="Calibri"/>
          <w:b/>
          <w:bCs/>
          <w:lang w:val="en-CA"/>
        </w:rPr>
        <w:t>arteries</w:t>
      </w:r>
      <w:r w:rsidRPr="002A7586">
        <w:rPr>
          <w:rFonts w:ascii="Calibri" w:hAnsi="Calibri" w:cs="Calibri"/>
          <w:lang w:val="en-CA"/>
        </w:rPr>
        <w:t xml:space="preserve"> which narrows the pathway for </w:t>
      </w:r>
      <w:r w:rsidRPr="002A7586">
        <w:rPr>
          <w:rFonts w:ascii="Calibri" w:hAnsi="Calibri" w:cs="Calibri"/>
          <w:b/>
          <w:bCs/>
          <w:lang w:val="en-CA"/>
        </w:rPr>
        <w:t>________</w:t>
      </w:r>
      <w:r w:rsidRPr="002A7586">
        <w:rPr>
          <w:rFonts w:ascii="Calibri" w:hAnsi="Calibri" w:cs="Calibri"/>
          <w:lang w:val="en-CA"/>
        </w:rPr>
        <w:t>to the heart</w:t>
      </w:r>
    </w:p>
    <w:p w:rsidR="00C64125" w:rsidRPr="002A7586" w:rsidRDefault="00C64125" w:rsidP="00FF5D4C">
      <w:pPr>
        <w:pStyle w:val="ListParagraph"/>
        <w:numPr>
          <w:ilvl w:val="0"/>
          <w:numId w:val="31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  <w:lang w:val="en-CA"/>
        </w:rPr>
        <w:t xml:space="preserve">Can result in </w:t>
      </w:r>
      <w:r w:rsidRPr="002A7586">
        <w:rPr>
          <w:rFonts w:ascii="Calibri" w:hAnsi="Calibri" w:cs="Calibri"/>
          <w:b/>
          <w:bCs/>
          <w:lang w:val="en-CA"/>
        </w:rPr>
        <w:t>_________ ________ ______________</w:t>
      </w: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  <w:r w:rsidRPr="002A7586">
        <w:rPr>
          <w:rFonts w:ascii="Calibri" w:hAnsi="Calibri" w:cs="Calibri"/>
          <w:b/>
          <w:bCs/>
        </w:rPr>
        <w:t>Summary of Lipids</w:t>
      </w:r>
    </w:p>
    <w:p w:rsidR="00C64125" w:rsidRPr="002A7586" w:rsidRDefault="00C64125" w:rsidP="00E02BAD">
      <w:pPr>
        <w:pStyle w:val="ListParagraph"/>
        <w:numPr>
          <w:ilvl w:val="0"/>
          <w:numId w:val="32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Source of long-term energy storage</w:t>
      </w:r>
    </w:p>
    <w:p w:rsidR="00C64125" w:rsidRPr="002A7586" w:rsidRDefault="00C64125" w:rsidP="00E02BAD">
      <w:pPr>
        <w:pStyle w:val="ListParagraph"/>
        <w:numPr>
          <w:ilvl w:val="0"/>
          <w:numId w:val="32"/>
        </w:numPr>
        <w:spacing w:line="276" w:lineRule="auto"/>
        <w:rPr>
          <w:rFonts w:ascii="Calibri" w:hAnsi="Calibri" w:cs="Calibri"/>
        </w:rPr>
      </w:pPr>
      <w:r>
        <w:rPr>
          <w:rFonts w:ascii="Calibri" w:hAnsi="Calibri" w:cs="Calibri"/>
        </w:rPr>
        <w:t>Insulate against hea</w:t>
      </w:r>
      <w:r w:rsidRPr="002A7586">
        <w:rPr>
          <w:rFonts w:ascii="Calibri" w:hAnsi="Calibri" w:cs="Calibri"/>
        </w:rPr>
        <w:t>t-loss</w:t>
      </w:r>
    </w:p>
    <w:p w:rsidR="00C64125" w:rsidRPr="002A7586" w:rsidRDefault="00C64125" w:rsidP="00E02BAD">
      <w:pPr>
        <w:pStyle w:val="ListParagraph"/>
        <w:numPr>
          <w:ilvl w:val="0"/>
          <w:numId w:val="32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Protect internal organs</w:t>
      </w:r>
      <w:bookmarkStart w:id="0" w:name="_GoBack"/>
      <w:bookmarkEnd w:id="0"/>
    </w:p>
    <w:p w:rsidR="00C64125" w:rsidRPr="002A7586" w:rsidRDefault="00C64125" w:rsidP="00E02BAD">
      <w:pPr>
        <w:pStyle w:val="ListParagraph"/>
        <w:numPr>
          <w:ilvl w:val="0"/>
          <w:numId w:val="32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Saturated and saturated fatty acids</w:t>
      </w:r>
    </w:p>
    <w:p w:rsidR="00C64125" w:rsidRPr="002A7586" w:rsidRDefault="00C64125" w:rsidP="00E02BAD">
      <w:pPr>
        <w:pStyle w:val="ListParagraph"/>
        <w:numPr>
          <w:ilvl w:val="0"/>
          <w:numId w:val="32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 xml:space="preserve"> Include Fats and Oils, Phospholipids, Steroids</w:t>
      </w:r>
    </w:p>
    <w:p w:rsidR="00C64125" w:rsidRPr="002A7586" w:rsidRDefault="00C64125" w:rsidP="00D81DEB">
      <w:pPr>
        <w:spacing w:line="276" w:lineRule="auto"/>
        <w:rPr>
          <w:rFonts w:ascii="Calibri" w:hAnsi="Calibri" w:cs="Calibri"/>
          <w:b/>
          <w:bCs/>
        </w:rPr>
      </w:pPr>
      <w:r w:rsidRPr="002A7586">
        <w:rPr>
          <w:rFonts w:ascii="Calibri" w:hAnsi="Calibri" w:cs="Calibri"/>
          <w:b/>
          <w:bCs/>
        </w:rPr>
        <w:t>Homework:</w:t>
      </w:r>
    </w:p>
    <w:p w:rsidR="00C64125" w:rsidRPr="002A7586" w:rsidRDefault="00C64125" w:rsidP="009C5442">
      <w:pPr>
        <w:numPr>
          <w:ilvl w:val="0"/>
          <w:numId w:val="1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Complete the Handout provided to you in class</w:t>
      </w:r>
    </w:p>
    <w:p w:rsidR="00C64125" w:rsidRPr="002A7586" w:rsidRDefault="00C64125" w:rsidP="009C5442">
      <w:pPr>
        <w:numPr>
          <w:ilvl w:val="0"/>
          <w:numId w:val="1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Read pg. 37-40 – Proteins and Nucleic Acids</w:t>
      </w:r>
    </w:p>
    <w:p w:rsidR="00C64125" w:rsidRPr="002A7586" w:rsidRDefault="00C64125" w:rsidP="00D81DEB">
      <w:pPr>
        <w:numPr>
          <w:ilvl w:val="0"/>
          <w:numId w:val="1"/>
        </w:numPr>
        <w:spacing w:line="276" w:lineRule="auto"/>
        <w:rPr>
          <w:rFonts w:ascii="Calibri" w:hAnsi="Calibri" w:cs="Calibri"/>
        </w:rPr>
      </w:pPr>
      <w:r w:rsidRPr="002A7586">
        <w:rPr>
          <w:rFonts w:ascii="Calibri" w:hAnsi="Calibri" w:cs="Calibri"/>
        </w:rPr>
        <w:t>First Class Back from Holiday will have quiz on year to date</w:t>
      </w:r>
    </w:p>
    <w:sectPr w:rsidR="00C64125" w:rsidRPr="002A7586" w:rsidSect="00EF23D2">
      <w:headerReference w:type="first" r:id="rId30"/>
      <w:pgSz w:w="12240" w:h="15840"/>
      <w:pgMar w:top="1134" w:right="1418" w:bottom="851" w:left="1418" w:header="720" w:footer="720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64125" w:rsidRDefault="00C64125" w:rsidP="005B71ED">
      <w:r>
        <w:separator/>
      </w:r>
    </w:p>
  </w:endnote>
  <w:endnote w:type="continuationSeparator" w:id="1">
    <w:p w:rsidR="00C64125" w:rsidRDefault="00C64125" w:rsidP="005B71E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64125" w:rsidRDefault="00C64125" w:rsidP="005B71ED">
      <w:r>
        <w:separator/>
      </w:r>
    </w:p>
  </w:footnote>
  <w:footnote w:type="continuationSeparator" w:id="1">
    <w:p w:rsidR="00C64125" w:rsidRDefault="00C64125" w:rsidP="005B71E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4125" w:rsidRPr="000D598C" w:rsidRDefault="00C64125" w:rsidP="000D598C">
    <w:pPr>
      <w:pStyle w:val="Header"/>
      <w:jc w:val="both"/>
      <w:rPr>
        <w:b/>
        <w:bCs/>
        <w:sz w:val="20"/>
        <w:szCs w:val="20"/>
        <w:lang w:eastAsia="zh-CN"/>
      </w:rPr>
    </w:pPr>
    <w:r w:rsidRPr="000D598C">
      <w:rPr>
        <w:b/>
        <w:bCs/>
        <w:sz w:val="20"/>
        <w:szCs w:val="20"/>
        <w:lang w:eastAsia="zh-CN"/>
      </w:rPr>
      <w:t>Unit 2 – Bio</w:t>
    </w:r>
    <w:r>
      <w:rPr>
        <w:b/>
        <w:bCs/>
        <w:sz w:val="20"/>
        <w:szCs w:val="20"/>
        <w:lang w:eastAsia="zh-CN"/>
      </w:rPr>
      <w:t>chemistry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A602B"/>
    <w:multiLevelType w:val="hybridMultilevel"/>
    <w:tmpl w:val="3F561712"/>
    <w:lvl w:ilvl="0" w:tplc="4BE60D0A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8278CEE8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1E64440A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A886CB2E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2CAAFD30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B854F488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AC188DDE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200CB0A2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ED36B520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">
    <w:nsid w:val="0729532B"/>
    <w:multiLevelType w:val="hybridMultilevel"/>
    <w:tmpl w:val="DEA0296A"/>
    <w:lvl w:ilvl="0" w:tplc="36C2377C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1D606492">
      <w:start w:val="865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2" w:tplc="C1989994">
      <w:start w:val="1"/>
      <w:numFmt w:val="bullet"/>
      <w:lvlText w:val=""/>
      <w:lvlJc w:val="left"/>
      <w:pPr>
        <w:tabs>
          <w:tab w:val="num" w:pos="1170"/>
        </w:tabs>
        <w:ind w:left="1170" w:hanging="360"/>
      </w:pPr>
      <w:rPr>
        <w:rFonts w:ascii="Wingdings 3" w:hAnsi="Wingdings 3" w:cs="Wingdings 3" w:hint="default"/>
      </w:rPr>
    </w:lvl>
    <w:lvl w:ilvl="3" w:tplc="63308D36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BFB04E36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DC681100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8C3AF3D0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127A2042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DC509872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2">
    <w:nsid w:val="10B23BFF"/>
    <w:multiLevelType w:val="hybridMultilevel"/>
    <w:tmpl w:val="F05CA816"/>
    <w:lvl w:ilvl="0" w:tplc="FFF04F0E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300CBBD0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936C0EC6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30AC8766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B3DA697A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E250AC54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7F101844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29A88460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BB04FC18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3">
    <w:nsid w:val="1AA30D8D"/>
    <w:multiLevelType w:val="hybridMultilevel"/>
    <w:tmpl w:val="382C4310"/>
    <w:lvl w:ilvl="0" w:tplc="33DAB00C">
      <w:start w:val="1"/>
      <w:numFmt w:val="bullet"/>
      <w:lvlText w:val=""/>
      <w:lvlJc w:val="left"/>
      <w:pPr>
        <w:tabs>
          <w:tab w:val="num" w:pos="360"/>
        </w:tabs>
        <w:ind w:left="360" w:hanging="360"/>
      </w:pPr>
      <w:rPr>
        <w:rFonts w:ascii="Wingdings 3" w:hAnsi="Wingdings 3" w:cs="Wingdings 3" w:hint="default"/>
      </w:rPr>
    </w:lvl>
    <w:lvl w:ilvl="1" w:tplc="71180020">
      <w:start w:val="880"/>
      <w:numFmt w:val="bullet"/>
      <w:lvlText w:val=""/>
      <w:lvlJc w:val="left"/>
      <w:pPr>
        <w:tabs>
          <w:tab w:val="num" w:pos="360"/>
        </w:tabs>
        <w:ind w:left="360" w:hanging="360"/>
      </w:pPr>
      <w:rPr>
        <w:rFonts w:ascii="Wingdings 3" w:hAnsi="Wingdings 3" w:cs="Wingdings 3" w:hint="default"/>
      </w:rPr>
    </w:lvl>
    <w:lvl w:ilvl="2" w:tplc="02BA13F4">
      <w:start w:val="1"/>
      <w:numFmt w:val="bullet"/>
      <w:lvlText w:val=""/>
      <w:lvlJc w:val="left"/>
      <w:pPr>
        <w:tabs>
          <w:tab w:val="num" w:pos="1800"/>
        </w:tabs>
        <w:ind w:left="1800" w:hanging="360"/>
      </w:pPr>
      <w:rPr>
        <w:rFonts w:ascii="Wingdings 3" w:hAnsi="Wingdings 3" w:cs="Wingdings 3" w:hint="default"/>
      </w:rPr>
    </w:lvl>
    <w:lvl w:ilvl="3" w:tplc="E924D078">
      <w:start w:val="1"/>
      <w:numFmt w:val="bullet"/>
      <w:lvlText w:val=""/>
      <w:lvlJc w:val="left"/>
      <w:pPr>
        <w:tabs>
          <w:tab w:val="num" w:pos="2520"/>
        </w:tabs>
        <w:ind w:left="2520" w:hanging="360"/>
      </w:pPr>
      <w:rPr>
        <w:rFonts w:ascii="Wingdings 3" w:hAnsi="Wingdings 3" w:cs="Wingdings 3" w:hint="default"/>
      </w:rPr>
    </w:lvl>
    <w:lvl w:ilvl="4" w:tplc="0888C406">
      <w:start w:val="1"/>
      <w:numFmt w:val="bullet"/>
      <w:lvlText w:val=""/>
      <w:lvlJc w:val="left"/>
      <w:pPr>
        <w:tabs>
          <w:tab w:val="num" w:pos="3240"/>
        </w:tabs>
        <w:ind w:left="3240" w:hanging="360"/>
      </w:pPr>
      <w:rPr>
        <w:rFonts w:ascii="Wingdings 3" w:hAnsi="Wingdings 3" w:cs="Wingdings 3" w:hint="default"/>
      </w:rPr>
    </w:lvl>
    <w:lvl w:ilvl="5" w:tplc="9AD8D98A">
      <w:start w:val="1"/>
      <w:numFmt w:val="bullet"/>
      <w:lvlText w:val=""/>
      <w:lvlJc w:val="left"/>
      <w:pPr>
        <w:tabs>
          <w:tab w:val="num" w:pos="3960"/>
        </w:tabs>
        <w:ind w:left="3960" w:hanging="360"/>
      </w:pPr>
      <w:rPr>
        <w:rFonts w:ascii="Wingdings 3" w:hAnsi="Wingdings 3" w:cs="Wingdings 3" w:hint="default"/>
      </w:rPr>
    </w:lvl>
    <w:lvl w:ilvl="6" w:tplc="0D666060">
      <w:start w:val="1"/>
      <w:numFmt w:val="bullet"/>
      <w:lvlText w:val=""/>
      <w:lvlJc w:val="left"/>
      <w:pPr>
        <w:tabs>
          <w:tab w:val="num" w:pos="4680"/>
        </w:tabs>
        <w:ind w:left="4680" w:hanging="360"/>
      </w:pPr>
      <w:rPr>
        <w:rFonts w:ascii="Wingdings 3" w:hAnsi="Wingdings 3" w:cs="Wingdings 3" w:hint="default"/>
      </w:rPr>
    </w:lvl>
    <w:lvl w:ilvl="7" w:tplc="A400016C">
      <w:start w:val="1"/>
      <w:numFmt w:val="bullet"/>
      <w:lvlText w:val=""/>
      <w:lvlJc w:val="left"/>
      <w:pPr>
        <w:tabs>
          <w:tab w:val="num" w:pos="5400"/>
        </w:tabs>
        <w:ind w:left="5400" w:hanging="360"/>
      </w:pPr>
      <w:rPr>
        <w:rFonts w:ascii="Wingdings 3" w:hAnsi="Wingdings 3" w:cs="Wingdings 3" w:hint="default"/>
      </w:rPr>
    </w:lvl>
    <w:lvl w:ilvl="8" w:tplc="E3DE5836">
      <w:start w:val="1"/>
      <w:numFmt w:val="bullet"/>
      <w:lvlText w:val=""/>
      <w:lvlJc w:val="left"/>
      <w:pPr>
        <w:tabs>
          <w:tab w:val="num" w:pos="6120"/>
        </w:tabs>
        <w:ind w:left="6120" w:hanging="360"/>
      </w:pPr>
      <w:rPr>
        <w:rFonts w:ascii="Wingdings 3" w:hAnsi="Wingdings 3" w:cs="Wingdings 3" w:hint="default"/>
      </w:rPr>
    </w:lvl>
  </w:abstractNum>
  <w:abstractNum w:abstractNumId="4">
    <w:nsid w:val="22B776FE"/>
    <w:multiLevelType w:val="hybridMultilevel"/>
    <w:tmpl w:val="73B66E42"/>
    <w:lvl w:ilvl="0" w:tplc="704438A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B052C65A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25E2D420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5C963B9A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ECC60F18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5EEE34E8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F2741676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1868CD00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0818E85A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5">
    <w:nsid w:val="268329D4"/>
    <w:multiLevelType w:val="hybridMultilevel"/>
    <w:tmpl w:val="E1003AFE"/>
    <w:lvl w:ilvl="0" w:tplc="7758D568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80805116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431013BE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D960C1CC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3A54214E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27FEC5BA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0EBA57D4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E9920B8A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0930ED40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6">
    <w:nsid w:val="2BA75DDA"/>
    <w:multiLevelType w:val="hybridMultilevel"/>
    <w:tmpl w:val="74A8E34C"/>
    <w:lvl w:ilvl="0" w:tplc="69DEDC62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49C8FD8C">
      <w:start w:val="880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8F5E87D0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D41AA522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B6B85144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247ACA40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973EAD30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8312DD9E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7CDED7DA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7">
    <w:nsid w:val="2F5A4C69"/>
    <w:multiLevelType w:val="hybridMultilevel"/>
    <w:tmpl w:val="3F8EBEFE"/>
    <w:lvl w:ilvl="0" w:tplc="C5B8C4DA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95B00048">
      <w:start w:val="948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19D2DCD4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6A362658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7F28BE3E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04546BC6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0DEEAB94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B89A8C34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2FC4E5C8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8">
    <w:nsid w:val="39EA7F8A"/>
    <w:multiLevelType w:val="hybridMultilevel"/>
    <w:tmpl w:val="2AF693DE"/>
    <w:lvl w:ilvl="0" w:tplc="10B8C1BA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89DC4F88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AE2AF95C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0AA4A750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5C768A76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54022F82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ED348820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D180D1EA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AD5C2640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9">
    <w:nsid w:val="3AB16064"/>
    <w:multiLevelType w:val="hybridMultilevel"/>
    <w:tmpl w:val="3B581B30"/>
    <w:lvl w:ilvl="0" w:tplc="5B3EB462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A49A2B88">
      <w:start w:val="855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730E55CE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1040E960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944E1E4E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103AF87A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FAB6C234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B6940028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6318EA84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0">
    <w:nsid w:val="432D4CFA"/>
    <w:multiLevelType w:val="hybridMultilevel"/>
    <w:tmpl w:val="BCE42382"/>
    <w:lvl w:ilvl="0" w:tplc="80C46E0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588AFA06">
      <w:start w:val="865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43269D88">
      <w:start w:val="865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09C4FFDE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9544B4F8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1FE8692C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2FFAFC78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1B282D92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A6D6F4EE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1">
    <w:nsid w:val="44803385"/>
    <w:multiLevelType w:val="hybridMultilevel"/>
    <w:tmpl w:val="6DFCE12E"/>
    <w:lvl w:ilvl="0" w:tplc="3DCE802E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F168A1CE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C4FA1C5A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0CB61640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F4FE7C00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6AE8A40E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4A82D16A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5FFCC70E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16DC7CDE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2">
    <w:nsid w:val="457A2336"/>
    <w:multiLevelType w:val="hybridMultilevel"/>
    <w:tmpl w:val="EE002716"/>
    <w:lvl w:ilvl="0" w:tplc="DEE4839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8CC25B02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BD46BC82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45BC9A42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42DC4714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259413BA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1264DA6A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B7A49E0E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0A7ED174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3">
    <w:nsid w:val="46E156B3"/>
    <w:multiLevelType w:val="hybridMultilevel"/>
    <w:tmpl w:val="C6D21ADE"/>
    <w:lvl w:ilvl="0" w:tplc="15282762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9DB283E"/>
    <w:multiLevelType w:val="hybridMultilevel"/>
    <w:tmpl w:val="F9F4A716"/>
    <w:lvl w:ilvl="0" w:tplc="9E22F914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020A9F82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A7A6FAB4">
      <w:start w:val="886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826836D8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4E6AC8A6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45CE839A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135E81BA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32DA485E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C5C00D46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5">
    <w:nsid w:val="4A3D5391"/>
    <w:multiLevelType w:val="hybridMultilevel"/>
    <w:tmpl w:val="619E4DAE"/>
    <w:lvl w:ilvl="0" w:tplc="9A9A8E3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60A63AF4">
      <w:start w:val="886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1982F808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F394149A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C89812AC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C37E574E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A07077DC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97CCE56A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9D32F894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6">
    <w:nsid w:val="4A806705"/>
    <w:multiLevelType w:val="hybridMultilevel"/>
    <w:tmpl w:val="841A457C"/>
    <w:lvl w:ilvl="0" w:tplc="6BBEE3A2">
      <w:start w:val="1"/>
      <w:numFmt w:val="bullet"/>
      <w:lvlText w:val=""/>
      <w:lvlJc w:val="left"/>
      <w:pPr>
        <w:ind w:left="720" w:hanging="360"/>
      </w:pPr>
      <w:rPr>
        <w:rFonts w:ascii="Wingdings 3" w:hAnsi="Wingdings 3" w:cs="Wingdings 3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>
    <w:nsid w:val="4CCE5041"/>
    <w:multiLevelType w:val="hybridMultilevel"/>
    <w:tmpl w:val="21DC62F6"/>
    <w:lvl w:ilvl="0" w:tplc="0734D63A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07CEB214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49EAEF00">
      <w:start w:val="1145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6F0A4428">
      <w:start w:val="1145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2AEE5858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9634C010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E1FAF2A0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6D4ECE50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4AB80A06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8">
    <w:nsid w:val="4CE53381"/>
    <w:multiLevelType w:val="hybridMultilevel"/>
    <w:tmpl w:val="3C6A2B54"/>
    <w:lvl w:ilvl="0" w:tplc="DAFCA4F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3F18E7F6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59F0AB26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52EA469E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7DAA5480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030C1AF8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1BD2BDCA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755CA516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AAA404E8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9">
    <w:nsid w:val="4D1D23C5"/>
    <w:multiLevelType w:val="hybridMultilevel"/>
    <w:tmpl w:val="052495F2"/>
    <w:lvl w:ilvl="0" w:tplc="FB323226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3E022556">
      <w:start w:val="865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C23020CE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DD382DFC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62500028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7576C2A4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8E049488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CB8E8DCE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9F806C28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20">
    <w:nsid w:val="4E641B13"/>
    <w:multiLevelType w:val="hybridMultilevel"/>
    <w:tmpl w:val="BD96B31E"/>
    <w:lvl w:ilvl="0" w:tplc="335006C4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DF3CB1AC">
      <w:start w:val="813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2" w:tplc="999222DA">
      <w:start w:val="813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5DFE6C14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DB66699C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0FF0CDCE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D6261644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AE7C7942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5F8E4B84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21">
    <w:nsid w:val="51CA7756"/>
    <w:multiLevelType w:val="hybridMultilevel"/>
    <w:tmpl w:val="D1E02EA4"/>
    <w:lvl w:ilvl="0" w:tplc="C4BAA37C">
      <w:start w:val="1"/>
      <w:numFmt w:val="bullet"/>
      <w:lvlText w:val=""/>
      <w:lvlJc w:val="left"/>
      <w:pPr>
        <w:tabs>
          <w:tab w:val="num" w:pos="540"/>
        </w:tabs>
        <w:ind w:left="540" w:hanging="360"/>
      </w:pPr>
      <w:rPr>
        <w:rFonts w:ascii="Wingdings 3" w:hAnsi="Wingdings 3" w:cs="Wingdings 3" w:hint="default"/>
      </w:rPr>
    </w:lvl>
    <w:lvl w:ilvl="1" w:tplc="6B503510">
      <w:start w:val="1"/>
      <w:numFmt w:val="bullet"/>
      <w:lvlText w:val=""/>
      <w:lvlJc w:val="left"/>
      <w:pPr>
        <w:tabs>
          <w:tab w:val="num" w:pos="1260"/>
        </w:tabs>
        <w:ind w:left="1260" w:hanging="360"/>
      </w:pPr>
      <w:rPr>
        <w:rFonts w:ascii="Wingdings 3" w:hAnsi="Wingdings 3" w:cs="Wingdings 3" w:hint="default"/>
      </w:rPr>
    </w:lvl>
    <w:lvl w:ilvl="2" w:tplc="2FC046B8">
      <w:start w:val="1"/>
      <w:numFmt w:val="bullet"/>
      <w:lvlText w:val=""/>
      <w:lvlJc w:val="left"/>
      <w:pPr>
        <w:tabs>
          <w:tab w:val="num" w:pos="1980"/>
        </w:tabs>
        <w:ind w:left="1980" w:hanging="360"/>
      </w:pPr>
      <w:rPr>
        <w:rFonts w:ascii="Wingdings 3" w:hAnsi="Wingdings 3" w:cs="Wingdings 3" w:hint="default"/>
      </w:rPr>
    </w:lvl>
    <w:lvl w:ilvl="3" w:tplc="970C0C24">
      <w:start w:val="1"/>
      <w:numFmt w:val="bullet"/>
      <w:lvlText w:val=""/>
      <w:lvlJc w:val="left"/>
      <w:pPr>
        <w:tabs>
          <w:tab w:val="num" w:pos="2700"/>
        </w:tabs>
        <w:ind w:left="2700" w:hanging="360"/>
      </w:pPr>
      <w:rPr>
        <w:rFonts w:ascii="Wingdings 3" w:hAnsi="Wingdings 3" w:cs="Wingdings 3" w:hint="default"/>
      </w:rPr>
    </w:lvl>
    <w:lvl w:ilvl="4" w:tplc="1B305B6C">
      <w:start w:val="1"/>
      <w:numFmt w:val="bullet"/>
      <w:lvlText w:val=""/>
      <w:lvlJc w:val="left"/>
      <w:pPr>
        <w:tabs>
          <w:tab w:val="num" w:pos="3420"/>
        </w:tabs>
        <w:ind w:left="3420" w:hanging="360"/>
      </w:pPr>
      <w:rPr>
        <w:rFonts w:ascii="Wingdings 3" w:hAnsi="Wingdings 3" w:cs="Wingdings 3" w:hint="default"/>
      </w:rPr>
    </w:lvl>
    <w:lvl w:ilvl="5" w:tplc="B16037BE">
      <w:start w:val="1"/>
      <w:numFmt w:val="bullet"/>
      <w:lvlText w:val=""/>
      <w:lvlJc w:val="left"/>
      <w:pPr>
        <w:tabs>
          <w:tab w:val="num" w:pos="4140"/>
        </w:tabs>
        <w:ind w:left="4140" w:hanging="360"/>
      </w:pPr>
      <w:rPr>
        <w:rFonts w:ascii="Wingdings 3" w:hAnsi="Wingdings 3" w:cs="Wingdings 3" w:hint="default"/>
      </w:rPr>
    </w:lvl>
    <w:lvl w:ilvl="6" w:tplc="CC6AAD64">
      <w:start w:val="1"/>
      <w:numFmt w:val="bullet"/>
      <w:lvlText w:val=""/>
      <w:lvlJc w:val="left"/>
      <w:pPr>
        <w:tabs>
          <w:tab w:val="num" w:pos="4860"/>
        </w:tabs>
        <w:ind w:left="4860" w:hanging="360"/>
      </w:pPr>
      <w:rPr>
        <w:rFonts w:ascii="Wingdings 3" w:hAnsi="Wingdings 3" w:cs="Wingdings 3" w:hint="default"/>
      </w:rPr>
    </w:lvl>
    <w:lvl w:ilvl="7" w:tplc="61EAACBE">
      <w:start w:val="1"/>
      <w:numFmt w:val="bullet"/>
      <w:lvlText w:val=""/>
      <w:lvlJc w:val="left"/>
      <w:pPr>
        <w:tabs>
          <w:tab w:val="num" w:pos="5580"/>
        </w:tabs>
        <w:ind w:left="5580" w:hanging="360"/>
      </w:pPr>
      <w:rPr>
        <w:rFonts w:ascii="Wingdings 3" w:hAnsi="Wingdings 3" w:cs="Wingdings 3" w:hint="default"/>
      </w:rPr>
    </w:lvl>
    <w:lvl w:ilvl="8" w:tplc="8F483CC2">
      <w:start w:val="1"/>
      <w:numFmt w:val="bullet"/>
      <w:lvlText w:val=""/>
      <w:lvlJc w:val="left"/>
      <w:pPr>
        <w:tabs>
          <w:tab w:val="num" w:pos="6300"/>
        </w:tabs>
        <w:ind w:left="6300" w:hanging="360"/>
      </w:pPr>
      <w:rPr>
        <w:rFonts w:ascii="Wingdings 3" w:hAnsi="Wingdings 3" w:cs="Wingdings 3" w:hint="default"/>
      </w:rPr>
    </w:lvl>
  </w:abstractNum>
  <w:abstractNum w:abstractNumId="22">
    <w:nsid w:val="55F02B32"/>
    <w:multiLevelType w:val="hybridMultilevel"/>
    <w:tmpl w:val="8E385B64"/>
    <w:lvl w:ilvl="0" w:tplc="6BBEE3A2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6CAC7BFA">
      <w:start w:val="575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8D3C9876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7ED04EEE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95A080EE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C0BC83FA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808E4F92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EC5E500C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7536F4AA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23">
    <w:nsid w:val="5B74402A"/>
    <w:multiLevelType w:val="hybridMultilevel"/>
    <w:tmpl w:val="B9D6FC6E"/>
    <w:lvl w:ilvl="0" w:tplc="A3F434B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AF721702">
      <w:start w:val="575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F5D6B44A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F134F216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002037E0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D4900E46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FD5681D2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C86447C6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C67889F4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24">
    <w:nsid w:val="5E9C4F8B"/>
    <w:multiLevelType w:val="hybridMultilevel"/>
    <w:tmpl w:val="771CFE60"/>
    <w:lvl w:ilvl="0" w:tplc="5164CC2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6340F4A6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2EF01442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A6324B4A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AD261FEC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FD36925A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103ACD34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EA3CB4F0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FB2C6C10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25">
    <w:nsid w:val="642366E0"/>
    <w:multiLevelType w:val="hybridMultilevel"/>
    <w:tmpl w:val="F66E84C6"/>
    <w:lvl w:ilvl="0" w:tplc="064AA204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E3FCD846">
      <w:start w:val="880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70C6DB2E">
      <w:start w:val="880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1AAA74B6">
      <w:start w:val="880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E3220C96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3204132C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F0129516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19E81DAC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C72452F0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26">
    <w:nsid w:val="64AC77CC"/>
    <w:multiLevelType w:val="hybridMultilevel"/>
    <w:tmpl w:val="479A74A2"/>
    <w:lvl w:ilvl="0" w:tplc="C4BAA9FA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4A9A6516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61CAE44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3" w:tplc="12D6E7A4">
      <w:start w:val="880"/>
      <w:numFmt w:val="bullet"/>
      <w:lvlText w:val=""/>
      <w:lvlJc w:val="left"/>
      <w:pPr>
        <w:tabs>
          <w:tab w:val="num" w:pos="540"/>
        </w:tabs>
        <w:ind w:left="540" w:hanging="360"/>
      </w:pPr>
      <w:rPr>
        <w:rFonts w:ascii="Wingdings" w:hAnsi="Wingdings" w:cs="Wingdings" w:hint="default"/>
      </w:rPr>
    </w:lvl>
    <w:lvl w:ilvl="4" w:tplc="0FEEA2D2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C812007A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AF12D382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DDAEFDB2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567ADDF4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27">
    <w:nsid w:val="65DC6B06"/>
    <w:multiLevelType w:val="hybridMultilevel"/>
    <w:tmpl w:val="202A72A8"/>
    <w:lvl w:ilvl="0" w:tplc="0DB40B4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D460FB44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F730B31E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0538A0E4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C49E9878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B88ED10C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76F072CA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194005D2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CBB6B80C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28">
    <w:nsid w:val="66440E33"/>
    <w:multiLevelType w:val="hybridMultilevel"/>
    <w:tmpl w:val="F5043922"/>
    <w:lvl w:ilvl="0" w:tplc="2604ED1A">
      <w:start w:val="1"/>
      <w:numFmt w:val="bullet"/>
      <w:lvlText w:val=""/>
      <w:lvlJc w:val="left"/>
      <w:pPr>
        <w:tabs>
          <w:tab w:val="num" w:pos="540"/>
        </w:tabs>
        <w:ind w:left="540" w:hanging="360"/>
      </w:pPr>
      <w:rPr>
        <w:rFonts w:ascii="Wingdings 3" w:hAnsi="Wingdings 3" w:cs="Wingdings 3" w:hint="default"/>
      </w:rPr>
    </w:lvl>
    <w:lvl w:ilvl="1" w:tplc="A928E8AA">
      <w:start w:val="1"/>
      <w:numFmt w:val="bullet"/>
      <w:lvlText w:val=""/>
      <w:lvlJc w:val="left"/>
      <w:pPr>
        <w:tabs>
          <w:tab w:val="num" w:pos="1260"/>
        </w:tabs>
        <w:ind w:left="1260" w:hanging="360"/>
      </w:pPr>
      <w:rPr>
        <w:rFonts w:ascii="Wingdings 3" w:hAnsi="Wingdings 3" w:cs="Wingdings 3" w:hint="default"/>
      </w:rPr>
    </w:lvl>
    <w:lvl w:ilvl="2" w:tplc="88048088">
      <w:start w:val="1"/>
      <w:numFmt w:val="bullet"/>
      <w:lvlText w:val=""/>
      <w:lvlJc w:val="left"/>
      <w:pPr>
        <w:tabs>
          <w:tab w:val="num" w:pos="1980"/>
        </w:tabs>
        <w:ind w:left="1980" w:hanging="360"/>
      </w:pPr>
      <w:rPr>
        <w:rFonts w:ascii="Wingdings 3" w:hAnsi="Wingdings 3" w:cs="Wingdings 3" w:hint="default"/>
      </w:rPr>
    </w:lvl>
    <w:lvl w:ilvl="3" w:tplc="79BE0E0C">
      <w:start w:val="1"/>
      <w:numFmt w:val="bullet"/>
      <w:lvlText w:val=""/>
      <w:lvlJc w:val="left"/>
      <w:pPr>
        <w:tabs>
          <w:tab w:val="num" w:pos="2700"/>
        </w:tabs>
        <w:ind w:left="2700" w:hanging="360"/>
      </w:pPr>
      <w:rPr>
        <w:rFonts w:ascii="Wingdings 3" w:hAnsi="Wingdings 3" w:cs="Wingdings 3" w:hint="default"/>
      </w:rPr>
    </w:lvl>
    <w:lvl w:ilvl="4" w:tplc="4D645B94">
      <w:start w:val="1"/>
      <w:numFmt w:val="bullet"/>
      <w:lvlText w:val=""/>
      <w:lvlJc w:val="left"/>
      <w:pPr>
        <w:tabs>
          <w:tab w:val="num" w:pos="3420"/>
        </w:tabs>
        <w:ind w:left="3420" w:hanging="360"/>
      </w:pPr>
      <w:rPr>
        <w:rFonts w:ascii="Wingdings 3" w:hAnsi="Wingdings 3" w:cs="Wingdings 3" w:hint="default"/>
      </w:rPr>
    </w:lvl>
    <w:lvl w:ilvl="5" w:tplc="AF328FE0">
      <w:start w:val="1"/>
      <w:numFmt w:val="bullet"/>
      <w:lvlText w:val=""/>
      <w:lvlJc w:val="left"/>
      <w:pPr>
        <w:tabs>
          <w:tab w:val="num" w:pos="4140"/>
        </w:tabs>
        <w:ind w:left="4140" w:hanging="360"/>
      </w:pPr>
      <w:rPr>
        <w:rFonts w:ascii="Wingdings 3" w:hAnsi="Wingdings 3" w:cs="Wingdings 3" w:hint="default"/>
      </w:rPr>
    </w:lvl>
    <w:lvl w:ilvl="6" w:tplc="2B245B02">
      <w:start w:val="1"/>
      <w:numFmt w:val="bullet"/>
      <w:lvlText w:val=""/>
      <w:lvlJc w:val="left"/>
      <w:pPr>
        <w:tabs>
          <w:tab w:val="num" w:pos="4860"/>
        </w:tabs>
        <w:ind w:left="4860" w:hanging="360"/>
      </w:pPr>
      <w:rPr>
        <w:rFonts w:ascii="Wingdings 3" w:hAnsi="Wingdings 3" w:cs="Wingdings 3" w:hint="default"/>
      </w:rPr>
    </w:lvl>
    <w:lvl w:ilvl="7" w:tplc="C54A4378">
      <w:start w:val="1"/>
      <w:numFmt w:val="bullet"/>
      <w:lvlText w:val=""/>
      <w:lvlJc w:val="left"/>
      <w:pPr>
        <w:tabs>
          <w:tab w:val="num" w:pos="5580"/>
        </w:tabs>
        <w:ind w:left="5580" w:hanging="360"/>
      </w:pPr>
      <w:rPr>
        <w:rFonts w:ascii="Wingdings 3" w:hAnsi="Wingdings 3" w:cs="Wingdings 3" w:hint="default"/>
      </w:rPr>
    </w:lvl>
    <w:lvl w:ilvl="8" w:tplc="A1864474">
      <w:start w:val="1"/>
      <w:numFmt w:val="bullet"/>
      <w:lvlText w:val=""/>
      <w:lvlJc w:val="left"/>
      <w:pPr>
        <w:tabs>
          <w:tab w:val="num" w:pos="6300"/>
        </w:tabs>
        <w:ind w:left="6300" w:hanging="360"/>
      </w:pPr>
      <w:rPr>
        <w:rFonts w:ascii="Wingdings 3" w:hAnsi="Wingdings 3" w:cs="Wingdings 3" w:hint="default"/>
      </w:rPr>
    </w:lvl>
  </w:abstractNum>
  <w:abstractNum w:abstractNumId="29">
    <w:nsid w:val="66897177"/>
    <w:multiLevelType w:val="hybridMultilevel"/>
    <w:tmpl w:val="412CB05A"/>
    <w:lvl w:ilvl="0" w:tplc="F038264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C63C8010">
      <w:start w:val="886"/>
      <w:numFmt w:val="bullet"/>
      <w:lvlText w:val=""/>
      <w:lvlJc w:val="left"/>
      <w:pPr>
        <w:tabs>
          <w:tab w:val="num" w:pos="1069"/>
        </w:tabs>
        <w:ind w:left="1069" w:hanging="360"/>
      </w:pPr>
      <w:rPr>
        <w:rFonts w:ascii="Wingdings 3" w:hAnsi="Wingdings 3" w:cs="Wingdings 3" w:hint="default"/>
      </w:rPr>
    </w:lvl>
    <w:lvl w:ilvl="2" w:tplc="55EEFBF4">
      <w:start w:val="886"/>
      <w:numFmt w:val="bullet"/>
      <w:lvlText w:val=""/>
      <w:lvlJc w:val="left"/>
      <w:pPr>
        <w:tabs>
          <w:tab w:val="num" w:pos="1353"/>
        </w:tabs>
        <w:ind w:left="1353" w:hanging="360"/>
      </w:pPr>
      <w:rPr>
        <w:rFonts w:ascii="Wingdings 3" w:hAnsi="Wingdings 3" w:cs="Wingdings 3" w:hint="default"/>
      </w:rPr>
    </w:lvl>
    <w:lvl w:ilvl="3" w:tplc="46EACDDE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774C32A4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456E19EA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801881B6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9EEA1964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7CF43B5C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30">
    <w:nsid w:val="6DCC6FA0"/>
    <w:multiLevelType w:val="hybridMultilevel"/>
    <w:tmpl w:val="58D6946C"/>
    <w:lvl w:ilvl="0" w:tplc="7B98038E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A9746B18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ECCE490C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BC220218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92184A00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43162B4C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490220A6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C9D46E7E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421481F6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31">
    <w:nsid w:val="73DC074F"/>
    <w:multiLevelType w:val="hybridMultilevel"/>
    <w:tmpl w:val="30720658"/>
    <w:lvl w:ilvl="0" w:tplc="E1200568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B2701CE4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D81A0FD8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3A924652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2072127E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CDA0F6EE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C7F6A352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159A3A7C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26C48C74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num w:numId="1">
    <w:abstractNumId w:val="24"/>
  </w:num>
  <w:num w:numId="2">
    <w:abstractNumId w:val="22"/>
  </w:num>
  <w:num w:numId="3">
    <w:abstractNumId w:val="23"/>
  </w:num>
  <w:num w:numId="4">
    <w:abstractNumId w:val="8"/>
  </w:num>
  <w:num w:numId="5">
    <w:abstractNumId w:val="30"/>
  </w:num>
  <w:num w:numId="6">
    <w:abstractNumId w:val="14"/>
  </w:num>
  <w:num w:numId="7">
    <w:abstractNumId w:val="29"/>
  </w:num>
  <w:num w:numId="8">
    <w:abstractNumId w:val="2"/>
  </w:num>
  <w:num w:numId="9">
    <w:abstractNumId w:val="15"/>
  </w:num>
  <w:num w:numId="10">
    <w:abstractNumId w:val="17"/>
  </w:num>
  <w:num w:numId="11">
    <w:abstractNumId w:val="25"/>
  </w:num>
  <w:num w:numId="12">
    <w:abstractNumId w:val="9"/>
  </w:num>
  <w:num w:numId="13">
    <w:abstractNumId w:val="7"/>
  </w:num>
  <w:num w:numId="14">
    <w:abstractNumId w:val="21"/>
  </w:num>
  <w:num w:numId="15">
    <w:abstractNumId w:val="28"/>
  </w:num>
  <w:num w:numId="16">
    <w:abstractNumId w:val="11"/>
  </w:num>
  <w:num w:numId="17">
    <w:abstractNumId w:val="0"/>
  </w:num>
  <w:num w:numId="18">
    <w:abstractNumId w:val="19"/>
  </w:num>
  <w:num w:numId="19">
    <w:abstractNumId w:val="1"/>
  </w:num>
  <w:num w:numId="20">
    <w:abstractNumId w:val="6"/>
  </w:num>
  <w:num w:numId="21">
    <w:abstractNumId w:val="10"/>
  </w:num>
  <w:num w:numId="22">
    <w:abstractNumId w:val="16"/>
  </w:num>
  <w:num w:numId="23">
    <w:abstractNumId w:val="27"/>
  </w:num>
  <w:num w:numId="24">
    <w:abstractNumId w:val="3"/>
  </w:num>
  <w:num w:numId="25">
    <w:abstractNumId w:val="26"/>
  </w:num>
  <w:num w:numId="26">
    <w:abstractNumId w:val="12"/>
  </w:num>
  <w:num w:numId="27">
    <w:abstractNumId w:val="5"/>
  </w:num>
  <w:num w:numId="28">
    <w:abstractNumId w:val="4"/>
  </w:num>
  <w:num w:numId="29">
    <w:abstractNumId w:val="31"/>
  </w:num>
  <w:num w:numId="30">
    <w:abstractNumId w:val="20"/>
  </w:num>
  <w:num w:numId="31">
    <w:abstractNumId w:val="18"/>
  </w:num>
  <w:num w:numId="32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E08B0"/>
    <w:rsid w:val="000005D7"/>
    <w:rsid w:val="0003424F"/>
    <w:rsid w:val="00041E0F"/>
    <w:rsid w:val="00045590"/>
    <w:rsid w:val="00087266"/>
    <w:rsid w:val="000A5A0C"/>
    <w:rsid w:val="000D598C"/>
    <w:rsid w:val="000E008B"/>
    <w:rsid w:val="000E657B"/>
    <w:rsid w:val="00132AC3"/>
    <w:rsid w:val="00153443"/>
    <w:rsid w:val="0019365B"/>
    <w:rsid w:val="001A3649"/>
    <w:rsid w:val="001B7DDB"/>
    <w:rsid w:val="001C134F"/>
    <w:rsid w:val="001C59A0"/>
    <w:rsid w:val="00294FFE"/>
    <w:rsid w:val="002A7586"/>
    <w:rsid w:val="002C1E8D"/>
    <w:rsid w:val="00323C42"/>
    <w:rsid w:val="003416A4"/>
    <w:rsid w:val="00351EA7"/>
    <w:rsid w:val="003C652A"/>
    <w:rsid w:val="003E08B0"/>
    <w:rsid w:val="00434682"/>
    <w:rsid w:val="004B406B"/>
    <w:rsid w:val="004B69B2"/>
    <w:rsid w:val="00514EE6"/>
    <w:rsid w:val="005B71ED"/>
    <w:rsid w:val="005D3008"/>
    <w:rsid w:val="005F725E"/>
    <w:rsid w:val="006313F6"/>
    <w:rsid w:val="007135EA"/>
    <w:rsid w:val="0075488A"/>
    <w:rsid w:val="0078783F"/>
    <w:rsid w:val="007F5098"/>
    <w:rsid w:val="008714BE"/>
    <w:rsid w:val="0087415A"/>
    <w:rsid w:val="0088201F"/>
    <w:rsid w:val="008A2F3D"/>
    <w:rsid w:val="00912C43"/>
    <w:rsid w:val="00912EC1"/>
    <w:rsid w:val="00960352"/>
    <w:rsid w:val="00983699"/>
    <w:rsid w:val="009C5442"/>
    <w:rsid w:val="009C557D"/>
    <w:rsid w:val="009D4304"/>
    <w:rsid w:val="00AB3919"/>
    <w:rsid w:val="00AE538C"/>
    <w:rsid w:val="00B15446"/>
    <w:rsid w:val="00B16FBC"/>
    <w:rsid w:val="00B412C4"/>
    <w:rsid w:val="00B44937"/>
    <w:rsid w:val="00BA1F5C"/>
    <w:rsid w:val="00BB0CA5"/>
    <w:rsid w:val="00BE52F1"/>
    <w:rsid w:val="00BF118D"/>
    <w:rsid w:val="00C2494B"/>
    <w:rsid w:val="00C47587"/>
    <w:rsid w:val="00C57CEB"/>
    <w:rsid w:val="00C64125"/>
    <w:rsid w:val="00CF459A"/>
    <w:rsid w:val="00D17231"/>
    <w:rsid w:val="00D30415"/>
    <w:rsid w:val="00D443C0"/>
    <w:rsid w:val="00D51C18"/>
    <w:rsid w:val="00D6749C"/>
    <w:rsid w:val="00D81DEB"/>
    <w:rsid w:val="00D93D0A"/>
    <w:rsid w:val="00DB0898"/>
    <w:rsid w:val="00DD0610"/>
    <w:rsid w:val="00E00F68"/>
    <w:rsid w:val="00E02BAD"/>
    <w:rsid w:val="00E25BE2"/>
    <w:rsid w:val="00E85888"/>
    <w:rsid w:val="00EF23D2"/>
    <w:rsid w:val="00F2706B"/>
    <w:rsid w:val="00FA6706"/>
    <w:rsid w:val="00FF5D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sz w:val="22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657B"/>
    <w:rPr>
      <w:sz w:val="24"/>
      <w:szCs w:val="24"/>
      <w:lang w:eastAsia="ja-JP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3E08B0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4B69B2"/>
    <w:rPr>
      <w:rFonts w:ascii="Tahoma" w:hAnsi="Tahoma" w:cs="Tahoma"/>
      <w:sz w:val="16"/>
      <w:szCs w:val="16"/>
      <w:lang w:eastAsia="zh-C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B69B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5B71E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5B71ED"/>
  </w:style>
  <w:style w:type="paragraph" w:styleId="Footer">
    <w:name w:val="footer"/>
    <w:basedOn w:val="Normal"/>
    <w:link w:val="FooterChar"/>
    <w:uiPriority w:val="99"/>
    <w:rsid w:val="005B71E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5B71ED"/>
  </w:style>
  <w:style w:type="paragraph" w:styleId="ListParagraph">
    <w:name w:val="List Paragraph"/>
    <w:basedOn w:val="Normal"/>
    <w:uiPriority w:val="99"/>
    <w:qFormat/>
    <w:rsid w:val="00153443"/>
    <w:pPr>
      <w:ind w:left="720"/>
    </w:pPr>
  </w:style>
  <w:style w:type="paragraph" w:styleId="NormalWeb">
    <w:name w:val="Normal (Web)"/>
    <w:basedOn w:val="Normal"/>
    <w:uiPriority w:val="99"/>
    <w:semiHidden/>
    <w:rsid w:val="00FA6706"/>
    <w:pPr>
      <w:spacing w:before="100" w:beforeAutospacing="1" w:after="100" w:afterAutospacing="1"/>
    </w:pPr>
    <w:rPr>
      <w:lang w:val="en-CA" w:eastAsia="en-CA"/>
    </w:rPr>
  </w:style>
  <w:style w:type="character" w:styleId="Hyperlink">
    <w:name w:val="Hyperlink"/>
    <w:basedOn w:val="DefaultParagraphFont"/>
    <w:uiPriority w:val="99"/>
    <w:rsid w:val="001A3649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55713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1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32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36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5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3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4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1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1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1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3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0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3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7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4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9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3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9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3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3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35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38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4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5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1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1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4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3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7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7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6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6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9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9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9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3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57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4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28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5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72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54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59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6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3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4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3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5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6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3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7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0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44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546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3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437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08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3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45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371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37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38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389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1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20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94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2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66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0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5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2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43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6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0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3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3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3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1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3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3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434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57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3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66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3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42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6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3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58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3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713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6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8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4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3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571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55714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40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7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4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646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4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6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4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2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3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5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3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4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5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9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5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4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21">
          <w:marLeft w:val="201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330">
          <w:marLeft w:val="201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360">
          <w:marLeft w:val="201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42">
          <w:marLeft w:val="201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81">
          <w:marLeft w:val="201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00">
          <w:marLeft w:val="201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4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714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571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55714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43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0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3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4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6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1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653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4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61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71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5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6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9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1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43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5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39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6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4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714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2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36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1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6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6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1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6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8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1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4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37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399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23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52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4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9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09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4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7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38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2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4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429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7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7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4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87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4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50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8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1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4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57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55715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8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1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5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4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5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2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5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5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715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40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5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42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3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2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3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5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56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2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2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5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50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2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2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5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432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6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1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98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07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4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5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5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39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7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5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5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2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5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5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715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8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0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3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5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571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55715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5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37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7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4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5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71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48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5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9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0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4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2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4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4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7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29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33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13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81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38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7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14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5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67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585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5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483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61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6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5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630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3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56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393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07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56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6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52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1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9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6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5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38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2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69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89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24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2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0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2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5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506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58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71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41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9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6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40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4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7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7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4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3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39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6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571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55716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7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4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5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8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6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383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40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4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5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3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6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66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44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49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0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7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9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71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7143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52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162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75</TotalTime>
  <Pages>8</Pages>
  <Words>1179</Words>
  <Characters>6726</Characters>
  <Application>Microsoft Office Outlook</Application>
  <DocSecurity>0</DocSecurity>
  <Lines>0</Lines>
  <Paragraphs>0</Paragraphs>
  <ScaleCrop>false</ScaleCrop>
  <Company>MBS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ECOSYSTEMS</dc:title>
  <dc:subject/>
  <dc:creator>MBS-TEACHER</dc:creator>
  <cp:keywords/>
  <dc:description/>
  <cp:lastModifiedBy>jsj</cp:lastModifiedBy>
  <cp:revision>11</cp:revision>
  <cp:lastPrinted>2008-12-04T00:23:00Z</cp:lastPrinted>
  <dcterms:created xsi:type="dcterms:W3CDTF">2012-09-24T15:34:00Z</dcterms:created>
  <dcterms:modified xsi:type="dcterms:W3CDTF">2014-05-13T05:45:00Z</dcterms:modified>
</cp:coreProperties>
</file>